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07" w:type="dxa"/>
        <w:tblInd w:w="93" w:type="dxa"/>
        <w:tblLook w:val="00A0"/>
      </w:tblPr>
      <w:tblGrid>
        <w:gridCol w:w="1481"/>
        <w:gridCol w:w="1468"/>
        <w:gridCol w:w="1206"/>
        <w:gridCol w:w="921"/>
        <w:gridCol w:w="921"/>
        <w:gridCol w:w="921"/>
        <w:gridCol w:w="921"/>
        <w:gridCol w:w="921"/>
        <w:gridCol w:w="1447"/>
      </w:tblGrid>
      <w:tr w:rsidR="00264B5B" w:rsidRPr="007A545C" w:rsidTr="00296DF0">
        <w:trPr>
          <w:trHeight w:val="375"/>
        </w:trPr>
        <w:tc>
          <w:tcPr>
            <w:tcW w:w="1492" w:type="dxa"/>
            <w:vAlign w:val="bottom"/>
          </w:tcPr>
          <w:p w:rsidR="00264B5B" w:rsidRPr="007A545C" w:rsidRDefault="00264B5B">
            <w:bookmarkStart w:id="0" w:name="sub_2000"/>
          </w:p>
        </w:tc>
        <w:tc>
          <w:tcPr>
            <w:tcW w:w="1468" w:type="dxa"/>
            <w:noWrap/>
            <w:vAlign w:val="bottom"/>
          </w:tcPr>
          <w:p w:rsidR="00264B5B" w:rsidRPr="007A545C" w:rsidRDefault="00264B5B"/>
        </w:tc>
        <w:tc>
          <w:tcPr>
            <w:tcW w:w="1195" w:type="dxa"/>
            <w:noWrap/>
            <w:vAlign w:val="bottom"/>
          </w:tcPr>
          <w:p w:rsidR="00264B5B" w:rsidRPr="007A545C" w:rsidRDefault="00264B5B"/>
        </w:tc>
        <w:tc>
          <w:tcPr>
            <w:tcW w:w="921" w:type="dxa"/>
            <w:noWrap/>
            <w:vAlign w:val="bottom"/>
          </w:tcPr>
          <w:p w:rsidR="00264B5B" w:rsidRPr="007A545C" w:rsidRDefault="00264B5B"/>
        </w:tc>
        <w:tc>
          <w:tcPr>
            <w:tcW w:w="921" w:type="dxa"/>
            <w:noWrap/>
            <w:vAlign w:val="bottom"/>
          </w:tcPr>
          <w:p w:rsidR="00264B5B" w:rsidRPr="007A545C" w:rsidRDefault="00264B5B"/>
        </w:tc>
        <w:tc>
          <w:tcPr>
            <w:tcW w:w="4210" w:type="dxa"/>
            <w:gridSpan w:val="4"/>
            <w:vAlign w:val="bottom"/>
          </w:tcPr>
          <w:p w:rsidR="00264B5B" w:rsidRPr="007A545C" w:rsidRDefault="00264B5B">
            <w:r w:rsidRPr="007A545C">
              <w:rPr>
                <w:bCs/>
                <w:sz w:val="22"/>
                <w:szCs w:val="22"/>
              </w:rPr>
              <w:t>Приложение № 1</w:t>
            </w:r>
          </w:p>
        </w:tc>
      </w:tr>
      <w:tr w:rsidR="00264B5B" w:rsidRPr="007A545C" w:rsidTr="00296DF0">
        <w:trPr>
          <w:trHeight w:val="3399"/>
        </w:trPr>
        <w:tc>
          <w:tcPr>
            <w:tcW w:w="1492" w:type="dxa"/>
            <w:vAlign w:val="bottom"/>
          </w:tcPr>
          <w:p w:rsidR="00264B5B" w:rsidRPr="007A545C" w:rsidRDefault="00264B5B"/>
        </w:tc>
        <w:tc>
          <w:tcPr>
            <w:tcW w:w="1468" w:type="dxa"/>
            <w:noWrap/>
            <w:vAlign w:val="bottom"/>
          </w:tcPr>
          <w:p w:rsidR="00264B5B" w:rsidRPr="007A545C" w:rsidRDefault="00264B5B"/>
        </w:tc>
        <w:tc>
          <w:tcPr>
            <w:tcW w:w="1195" w:type="dxa"/>
            <w:noWrap/>
            <w:vAlign w:val="bottom"/>
          </w:tcPr>
          <w:p w:rsidR="00264B5B" w:rsidRPr="007A545C" w:rsidRDefault="00264B5B"/>
        </w:tc>
        <w:tc>
          <w:tcPr>
            <w:tcW w:w="921" w:type="dxa"/>
            <w:noWrap/>
            <w:vAlign w:val="bottom"/>
          </w:tcPr>
          <w:p w:rsidR="00264B5B" w:rsidRPr="007A545C" w:rsidRDefault="00264B5B"/>
        </w:tc>
        <w:tc>
          <w:tcPr>
            <w:tcW w:w="921" w:type="dxa"/>
            <w:noWrap/>
            <w:vAlign w:val="bottom"/>
          </w:tcPr>
          <w:p w:rsidR="00264B5B" w:rsidRPr="007A545C" w:rsidRDefault="00264B5B"/>
        </w:tc>
        <w:tc>
          <w:tcPr>
            <w:tcW w:w="4210" w:type="dxa"/>
            <w:gridSpan w:val="4"/>
          </w:tcPr>
          <w:p w:rsidR="00264B5B" w:rsidRPr="007A545C" w:rsidRDefault="00264B5B">
            <w:r w:rsidRPr="007A545C">
              <w:rPr>
                <w:sz w:val="22"/>
                <w:szCs w:val="22"/>
              </w:rPr>
              <w:t>к Порядку составления и утверждения плана финансово-хозяйственной деятельности государственных бюджетных и автономных учреждений Свердловской области, в отношении которых функции и полномочия учредителя осуществляются Министерством общего и профессионального образования Свердловской области</w:t>
            </w:r>
          </w:p>
        </w:tc>
      </w:tr>
      <w:tr w:rsidR="00264B5B" w:rsidRPr="007A545C" w:rsidTr="00296DF0">
        <w:trPr>
          <w:trHeight w:val="360"/>
        </w:trPr>
        <w:tc>
          <w:tcPr>
            <w:tcW w:w="1492" w:type="dxa"/>
            <w:vAlign w:val="bottom"/>
          </w:tcPr>
          <w:p w:rsidR="00264B5B" w:rsidRPr="007A545C" w:rsidRDefault="00264B5B"/>
        </w:tc>
        <w:tc>
          <w:tcPr>
            <w:tcW w:w="1468" w:type="dxa"/>
            <w:noWrap/>
            <w:vAlign w:val="bottom"/>
          </w:tcPr>
          <w:p w:rsidR="00264B5B" w:rsidRPr="007A545C" w:rsidRDefault="00264B5B"/>
        </w:tc>
        <w:tc>
          <w:tcPr>
            <w:tcW w:w="3958" w:type="dxa"/>
            <w:gridSpan w:val="4"/>
            <w:vAlign w:val="bottom"/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УТВЕРЖДАЮ</w:t>
            </w:r>
          </w:p>
        </w:tc>
        <w:tc>
          <w:tcPr>
            <w:tcW w:w="921" w:type="dxa"/>
            <w:noWrap/>
            <w:vAlign w:val="bottom"/>
          </w:tcPr>
          <w:p w:rsidR="00264B5B" w:rsidRPr="007A545C" w:rsidRDefault="00264B5B"/>
        </w:tc>
        <w:tc>
          <w:tcPr>
            <w:tcW w:w="921" w:type="dxa"/>
            <w:noWrap/>
            <w:vAlign w:val="bottom"/>
          </w:tcPr>
          <w:p w:rsidR="00264B5B" w:rsidRPr="007A545C" w:rsidRDefault="00264B5B"/>
        </w:tc>
        <w:tc>
          <w:tcPr>
            <w:tcW w:w="1447" w:type="dxa"/>
            <w:noWrap/>
            <w:vAlign w:val="bottom"/>
          </w:tcPr>
          <w:p w:rsidR="00264B5B" w:rsidRPr="007A545C" w:rsidRDefault="00264B5B"/>
        </w:tc>
      </w:tr>
      <w:tr w:rsidR="00264B5B" w:rsidRPr="007A545C" w:rsidTr="00296DF0">
        <w:trPr>
          <w:trHeight w:val="375"/>
        </w:trPr>
        <w:tc>
          <w:tcPr>
            <w:tcW w:w="8760" w:type="dxa"/>
            <w:gridSpan w:val="8"/>
            <w:vAlign w:val="bottom"/>
          </w:tcPr>
          <w:p w:rsidR="00264B5B" w:rsidRPr="007A545C" w:rsidRDefault="00264B5B" w:rsidP="00296DF0">
            <w:pPr>
              <w:jc w:val="center"/>
              <w:rPr>
                <w:u w:val="single"/>
              </w:rPr>
            </w:pPr>
            <w:r w:rsidRPr="007A545C">
              <w:rPr>
                <w:sz w:val="22"/>
                <w:szCs w:val="22"/>
                <w:u w:val="single"/>
              </w:rPr>
              <w:t>Директор</w:t>
            </w:r>
          </w:p>
        </w:tc>
        <w:tc>
          <w:tcPr>
            <w:tcW w:w="1447" w:type="dxa"/>
            <w:noWrap/>
            <w:vAlign w:val="bottom"/>
          </w:tcPr>
          <w:p w:rsidR="00264B5B" w:rsidRPr="007A545C" w:rsidRDefault="00264B5B"/>
        </w:tc>
      </w:tr>
      <w:tr w:rsidR="00264B5B" w:rsidRPr="007A545C" w:rsidTr="00296DF0">
        <w:trPr>
          <w:trHeight w:val="315"/>
        </w:trPr>
        <w:tc>
          <w:tcPr>
            <w:tcW w:w="8760" w:type="dxa"/>
            <w:gridSpan w:val="8"/>
            <w:vAlign w:val="bottom"/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(наименование должности лица,</w:t>
            </w:r>
          </w:p>
        </w:tc>
        <w:tc>
          <w:tcPr>
            <w:tcW w:w="1447" w:type="dxa"/>
            <w:noWrap/>
            <w:vAlign w:val="bottom"/>
          </w:tcPr>
          <w:p w:rsidR="00264B5B" w:rsidRPr="007A545C" w:rsidRDefault="00264B5B"/>
        </w:tc>
      </w:tr>
      <w:tr w:rsidR="00264B5B" w:rsidRPr="007A545C" w:rsidTr="00296DF0">
        <w:trPr>
          <w:trHeight w:val="315"/>
        </w:trPr>
        <w:tc>
          <w:tcPr>
            <w:tcW w:w="8760" w:type="dxa"/>
            <w:gridSpan w:val="8"/>
            <w:vAlign w:val="bottom"/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утверждающего документ)</w:t>
            </w:r>
          </w:p>
        </w:tc>
        <w:tc>
          <w:tcPr>
            <w:tcW w:w="1447" w:type="dxa"/>
            <w:noWrap/>
            <w:vAlign w:val="bottom"/>
          </w:tcPr>
          <w:p w:rsidR="00264B5B" w:rsidRPr="007A545C" w:rsidRDefault="00264B5B"/>
        </w:tc>
      </w:tr>
      <w:tr w:rsidR="00264B5B" w:rsidRPr="007A545C" w:rsidTr="00296DF0">
        <w:trPr>
          <w:trHeight w:val="375"/>
        </w:trPr>
        <w:tc>
          <w:tcPr>
            <w:tcW w:w="8760" w:type="dxa"/>
            <w:gridSpan w:val="8"/>
            <w:vAlign w:val="bottom"/>
          </w:tcPr>
          <w:p w:rsidR="00264B5B" w:rsidRPr="008772EA" w:rsidRDefault="00264B5B">
            <w:pPr>
              <w:jc w:val="center"/>
              <w:rPr>
                <w:u w:val="single"/>
              </w:rPr>
            </w:pPr>
            <w:r>
              <w:rPr>
                <w:sz w:val="22"/>
                <w:szCs w:val="22"/>
                <w:u w:val="single"/>
              </w:rPr>
              <w:t>________________Бацунова Н.А.</w:t>
            </w:r>
          </w:p>
        </w:tc>
        <w:tc>
          <w:tcPr>
            <w:tcW w:w="1447" w:type="dxa"/>
            <w:noWrap/>
            <w:vAlign w:val="bottom"/>
          </w:tcPr>
          <w:p w:rsidR="00264B5B" w:rsidRPr="007A545C" w:rsidRDefault="00264B5B"/>
        </w:tc>
      </w:tr>
      <w:tr w:rsidR="00264B5B" w:rsidRPr="007A545C" w:rsidTr="00296DF0">
        <w:trPr>
          <w:trHeight w:val="315"/>
        </w:trPr>
        <w:tc>
          <w:tcPr>
            <w:tcW w:w="8760" w:type="dxa"/>
            <w:gridSpan w:val="8"/>
            <w:vAlign w:val="bottom"/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(подпись)   (расшифровка подписи)</w:t>
            </w:r>
          </w:p>
        </w:tc>
        <w:tc>
          <w:tcPr>
            <w:tcW w:w="1447" w:type="dxa"/>
            <w:noWrap/>
            <w:vAlign w:val="bottom"/>
          </w:tcPr>
          <w:p w:rsidR="00264B5B" w:rsidRPr="007A545C" w:rsidRDefault="00264B5B"/>
        </w:tc>
      </w:tr>
      <w:tr w:rsidR="00264B5B" w:rsidRPr="007A545C" w:rsidTr="00296DF0">
        <w:trPr>
          <w:trHeight w:val="375"/>
        </w:trPr>
        <w:tc>
          <w:tcPr>
            <w:tcW w:w="8760" w:type="dxa"/>
            <w:gridSpan w:val="8"/>
            <w:vAlign w:val="bottom"/>
          </w:tcPr>
          <w:p w:rsidR="00264B5B" w:rsidRPr="007A545C" w:rsidRDefault="00264B5B">
            <w:pPr>
              <w:spacing w:line="480" w:lineRule="auto"/>
              <w:jc w:val="center"/>
            </w:pPr>
            <w:r w:rsidRPr="007A545C">
              <w:rPr>
                <w:sz w:val="22"/>
                <w:szCs w:val="22"/>
              </w:rPr>
              <w:t>«</w:t>
            </w:r>
            <w:r>
              <w:rPr>
                <w:sz w:val="22"/>
                <w:szCs w:val="22"/>
                <w:u w:val="single"/>
              </w:rPr>
              <w:t>01</w:t>
            </w:r>
            <w:r w:rsidRPr="007A545C">
              <w:rPr>
                <w:sz w:val="22"/>
                <w:szCs w:val="22"/>
              </w:rPr>
              <w:t>»</w:t>
            </w:r>
            <w:r>
              <w:rPr>
                <w:sz w:val="22"/>
                <w:szCs w:val="22"/>
                <w:u w:val="single"/>
              </w:rPr>
              <w:t xml:space="preserve">января </w:t>
            </w:r>
            <w:r w:rsidRPr="007A545C">
              <w:rPr>
                <w:sz w:val="22"/>
                <w:szCs w:val="22"/>
              </w:rPr>
              <w:t>2017г.</w:t>
            </w:r>
          </w:p>
        </w:tc>
        <w:tc>
          <w:tcPr>
            <w:tcW w:w="1447" w:type="dxa"/>
            <w:noWrap/>
            <w:vAlign w:val="bottom"/>
          </w:tcPr>
          <w:p w:rsidR="00264B5B" w:rsidRPr="007A545C" w:rsidRDefault="00264B5B"/>
        </w:tc>
      </w:tr>
      <w:tr w:rsidR="00264B5B" w:rsidRPr="007A545C" w:rsidTr="00296DF0">
        <w:trPr>
          <w:trHeight w:val="375"/>
        </w:trPr>
        <w:tc>
          <w:tcPr>
            <w:tcW w:w="1492" w:type="dxa"/>
            <w:vAlign w:val="bottom"/>
          </w:tcPr>
          <w:p w:rsidR="00264B5B" w:rsidRPr="007A545C" w:rsidRDefault="00264B5B">
            <w:pPr>
              <w:jc w:val="both"/>
            </w:pPr>
          </w:p>
        </w:tc>
        <w:tc>
          <w:tcPr>
            <w:tcW w:w="1468" w:type="dxa"/>
            <w:noWrap/>
            <w:vAlign w:val="bottom"/>
          </w:tcPr>
          <w:p w:rsidR="00264B5B" w:rsidRPr="007A545C" w:rsidRDefault="00264B5B"/>
        </w:tc>
        <w:tc>
          <w:tcPr>
            <w:tcW w:w="1195" w:type="dxa"/>
            <w:noWrap/>
            <w:vAlign w:val="bottom"/>
          </w:tcPr>
          <w:p w:rsidR="00264B5B" w:rsidRPr="007A545C" w:rsidRDefault="00264B5B"/>
        </w:tc>
        <w:tc>
          <w:tcPr>
            <w:tcW w:w="921" w:type="dxa"/>
            <w:noWrap/>
            <w:vAlign w:val="bottom"/>
          </w:tcPr>
          <w:p w:rsidR="00264B5B" w:rsidRPr="007A545C" w:rsidRDefault="00264B5B"/>
        </w:tc>
        <w:tc>
          <w:tcPr>
            <w:tcW w:w="921" w:type="dxa"/>
            <w:noWrap/>
            <w:vAlign w:val="bottom"/>
          </w:tcPr>
          <w:p w:rsidR="00264B5B" w:rsidRPr="007A545C" w:rsidRDefault="00264B5B"/>
        </w:tc>
        <w:tc>
          <w:tcPr>
            <w:tcW w:w="921" w:type="dxa"/>
            <w:noWrap/>
            <w:vAlign w:val="bottom"/>
          </w:tcPr>
          <w:p w:rsidR="00264B5B" w:rsidRPr="007A545C" w:rsidRDefault="00264B5B"/>
        </w:tc>
        <w:tc>
          <w:tcPr>
            <w:tcW w:w="921" w:type="dxa"/>
            <w:noWrap/>
            <w:vAlign w:val="bottom"/>
          </w:tcPr>
          <w:p w:rsidR="00264B5B" w:rsidRPr="007A545C" w:rsidRDefault="00264B5B"/>
        </w:tc>
        <w:tc>
          <w:tcPr>
            <w:tcW w:w="921" w:type="dxa"/>
            <w:noWrap/>
            <w:vAlign w:val="bottom"/>
          </w:tcPr>
          <w:p w:rsidR="00264B5B" w:rsidRPr="007A545C" w:rsidRDefault="00264B5B"/>
        </w:tc>
        <w:tc>
          <w:tcPr>
            <w:tcW w:w="1447" w:type="dxa"/>
            <w:noWrap/>
            <w:vAlign w:val="bottom"/>
          </w:tcPr>
          <w:p w:rsidR="00264B5B" w:rsidRPr="007A545C" w:rsidRDefault="00264B5B"/>
        </w:tc>
      </w:tr>
      <w:tr w:rsidR="00264B5B" w:rsidRPr="007A545C" w:rsidTr="00296DF0">
        <w:trPr>
          <w:trHeight w:val="375"/>
        </w:trPr>
        <w:tc>
          <w:tcPr>
            <w:tcW w:w="8760" w:type="dxa"/>
            <w:gridSpan w:val="8"/>
            <w:vAlign w:val="bottom"/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План</w:t>
            </w:r>
          </w:p>
        </w:tc>
        <w:tc>
          <w:tcPr>
            <w:tcW w:w="1447" w:type="dxa"/>
            <w:noWrap/>
            <w:vAlign w:val="bottom"/>
          </w:tcPr>
          <w:p w:rsidR="00264B5B" w:rsidRPr="007A545C" w:rsidRDefault="00264B5B"/>
        </w:tc>
      </w:tr>
      <w:tr w:rsidR="00264B5B" w:rsidRPr="007A545C" w:rsidTr="00296DF0">
        <w:trPr>
          <w:trHeight w:val="375"/>
        </w:trPr>
        <w:tc>
          <w:tcPr>
            <w:tcW w:w="8760" w:type="dxa"/>
            <w:gridSpan w:val="8"/>
            <w:vAlign w:val="bottom"/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финансово-хозяйственной деятельности на 2017 год</w:t>
            </w:r>
          </w:p>
        </w:tc>
        <w:tc>
          <w:tcPr>
            <w:tcW w:w="1447" w:type="dxa"/>
            <w:noWrap/>
            <w:vAlign w:val="bottom"/>
          </w:tcPr>
          <w:p w:rsidR="00264B5B" w:rsidRPr="007A545C" w:rsidRDefault="00264B5B"/>
        </w:tc>
      </w:tr>
      <w:tr w:rsidR="00264B5B" w:rsidRPr="007A545C" w:rsidTr="00296DF0">
        <w:trPr>
          <w:trHeight w:val="381"/>
        </w:trPr>
        <w:tc>
          <w:tcPr>
            <w:tcW w:w="1492" w:type="dxa"/>
            <w:vAlign w:val="bottom"/>
          </w:tcPr>
          <w:p w:rsidR="00264B5B" w:rsidRPr="007A545C" w:rsidRDefault="00264B5B"/>
        </w:tc>
        <w:tc>
          <w:tcPr>
            <w:tcW w:w="1468" w:type="dxa"/>
            <w:noWrap/>
            <w:vAlign w:val="bottom"/>
          </w:tcPr>
          <w:p w:rsidR="00264B5B" w:rsidRPr="007A545C" w:rsidRDefault="00264B5B"/>
        </w:tc>
        <w:tc>
          <w:tcPr>
            <w:tcW w:w="1195" w:type="dxa"/>
            <w:noWrap/>
            <w:vAlign w:val="bottom"/>
          </w:tcPr>
          <w:p w:rsidR="00264B5B" w:rsidRPr="007A545C" w:rsidRDefault="00264B5B"/>
        </w:tc>
        <w:tc>
          <w:tcPr>
            <w:tcW w:w="921" w:type="dxa"/>
            <w:noWrap/>
            <w:vAlign w:val="bottom"/>
          </w:tcPr>
          <w:p w:rsidR="00264B5B" w:rsidRPr="007A545C" w:rsidRDefault="00264B5B"/>
        </w:tc>
        <w:tc>
          <w:tcPr>
            <w:tcW w:w="921" w:type="dxa"/>
            <w:noWrap/>
            <w:vAlign w:val="bottom"/>
          </w:tcPr>
          <w:p w:rsidR="00264B5B" w:rsidRPr="007A545C" w:rsidRDefault="00264B5B"/>
        </w:tc>
        <w:tc>
          <w:tcPr>
            <w:tcW w:w="921" w:type="dxa"/>
            <w:noWrap/>
            <w:vAlign w:val="bottom"/>
          </w:tcPr>
          <w:p w:rsidR="00264B5B" w:rsidRPr="007A545C" w:rsidRDefault="00264B5B"/>
        </w:tc>
        <w:tc>
          <w:tcPr>
            <w:tcW w:w="921" w:type="dxa"/>
            <w:noWrap/>
            <w:vAlign w:val="bottom"/>
          </w:tcPr>
          <w:p w:rsidR="00264B5B" w:rsidRPr="007A545C" w:rsidRDefault="00264B5B"/>
        </w:tc>
        <w:tc>
          <w:tcPr>
            <w:tcW w:w="23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КОДЫ</w:t>
            </w:r>
          </w:p>
        </w:tc>
      </w:tr>
      <w:tr w:rsidR="00264B5B" w:rsidRPr="007A545C" w:rsidTr="00296DF0">
        <w:trPr>
          <w:trHeight w:val="255"/>
        </w:trPr>
        <w:tc>
          <w:tcPr>
            <w:tcW w:w="1492" w:type="dxa"/>
            <w:vAlign w:val="bottom"/>
          </w:tcPr>
          <w:p w:rsidR="00264B5B" w:rsidRPr="007A545C" w:rsidRDefault="00264B5B"/>
        </w:tc>
        <w:tc>
          <w:tcPr>
            <w:tcW w:w="1468" w:type="dxa"/>
            <w:noWrap/>
            <w:vAlign w:val="bottom"/>
          </w:tcPr>
          <w:p w:rsidR="00264B5B" w:rsidRPr="007A545C" w:rsidRDefault="00264B5B"/>
        </w:tc>
        <w:tc>
          <w:tcPr>
            <w:tcW w:w="1195" w:type="dxa"/>
            <w:noWrap/>
            <w:vAlign w:val="bottom"/>
          </w:tcPr>
          <w:p w:rsidR="00264B5B" w:rsidRPr="007A545C" w:rsidRDefault="00264B5B"/>
        </w:tc>
        <w:tc>
          <w:tcPr>
            <w:tcW w:w="921" w:type="dxa"/>
            <w:noWrap/>
            <w:vAlign w:val="bottom"/>
          </w:tcPr>
          <w:p w:rsidR="00264B5B" w:rsidRPr="007A545C" w:rsidRDefault="00264B5B"/>
        </w:tc>
        <w:tc>
          <w:tcPr>
            <w:tcW w:w="921" w:type="dxa"/>
            <w:noWrap/>
            <w:vAlign w:val="bottom"/>
          </w:tcPr>
          <w:p w:rsidR="00264B5B" w:rsidRPr="007A545C" w:rsidRDefault="00264B5B"/>
        </w:tc>
        <w:tc>
          <w:tcPr>
            <w:tcW w:w="1842" w:type="dxa"/>
            <w:gridSpan w:val="2"/>
            <w:noWrap/>
            <w:vAlign w:val="bottom"/>
          </w:tcPr>
          <w:p w:rsidR="00264B5B" w:rsidRPr="007A545C" w:rsidRDefault="00264B5B">
            <w:r w:rsidRPr="007A545C">
              <w:rPr>
                <w:sz w:val="22"/>
                <w:szCs w:val="22"/>
              </w:rPr>
              <w:t>Форма по КФД</w:t>
            </w:r>
          </w:p>
        </w:tc>
        <w:tc>
          <w:tcPr>
            <w:tcW w:w="23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 </w:t>
            </w:r>
          </w:p>
        </w:tc>
      </w:tr>
      <w:tr w:rsidR="00264B5B" w:rsidRPr="007A545C" w:rsidTr="00296DF0">
        <w:trPr>
          <w:trHeight w:val="315"/>
        </w:trPr>
        <w:tc>
          <w:tcPr>
            <w:tcW w:w="5076" w:type="dxa"/>
            <w:gridSpan w:val="4"/>
            <w:vAlign w:val="bottom"/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«</w:t>
            </w:r>
            <w:r>
              <w:rPr>
                <w:sz w:val="22"/>
                <w:szCs w:val="22"/>
                <w:u w:val="single"/>
              </w:rPr>
              <w:t>01</w:t>
            </w:r>
            <w:r w:rsidRPr="007A545C">
              <w:rPr>
                <w:sz w:val="22"/>
                <w:szCs w:val="22"/>
              </w:rPr>
              <w:t>»</w:t>
            </w:r>
            <w:r>
              <w:rPr>
                <w:sz w:val="22"/>
                <w:szCs w:val="22"/>
                <w:u w:val="single"/>
              </w:rPr>
              <w:t xml:space="preserve">января </w:t>
            </w:r>
            <w:smartTag w:uri="urn:schemas-microsoft-com:office:smarttags" w:element="metricconverter">
              <w:smartTagPr>
                <w:attr w:name="ProductID" w:val="2017 г"/>
              </w:smartTagPr>
              <w:r w:rsidRPr="007A545C">
                <w:rPr>
                  <w:sz w:val="22"/>
                  <w:szCs w:val="22"/>
                </w:rPr>
                <w:t>20</w:t>
              </w:r>
              <w:r>
                <w:rPr>
                  <w:sz w:val="22"/>
                  <w:szCs w:val="22"/>
                  <w:u w:val="single"/>
                </w:rPr>
                <w:t>17</w:t>
              </w:r>
              <w:r w:rsidRPr="007A545C">
                <w:rPr>
                  <w:sz w:val="22"/>
                  <w:szCs w:val="22"/>
                </w:rPr>
                <w:t> г</w:t>
              </w:r>
            </w:smartTag>
            <w:r w:rsidRPr="007A545C">
              <w:rPr>
                <w:sz w:val="22"/>
                <w:szCs w:val="22"/>
              </w:rPr>
              <w:t xml:space="preserve">.                   </w:t>
            </w:r>
          </w:p>
        </w:tc>
        <w:tc>
          <w:tcPr>
            <w:tcW w:w="921" w:type="dxa"/>
            <w:noWrap/>
            <w:vAlign w:val="bottom"/>
          </w:tcPr>
          <w:p w:rsidR="00264B5B" w:rsidRPr="007A545C" w:rsidRDefault="00264B5B"/>
        </w:tc>
        <w:tc>
          <w:tcPr>
            <w:tcW w:w="921" w:type="dxa"/>
            <w:noWrap/>
            <w:vAlign w:val="bottom"/>
          </w:tcPr>
          <w:p w:rsidR="00264B5B" w:rsidRPr="007A545C" w:rsidRDefault="00264B5B"/>
        </w:tc>
        <w:tc>
          <w:tcPr>
            <w:tcW w:w="921" w:type="dxa"/>
            <w:noWrap/>
            <w:vAlign w:val="bottom"/>
          </w:tcPr>
          <w:p w:rsidR="00264B5B" w:rsidRPr="007A545C" w:rsidRDefault="00264B5B">
            <w:r w:rsidRPr="007A545C">
              <w:rPr>
                <w:sz w:val="22"/>
                <w:szCs w:val="22"/>
              </w:rPr>
              <w:t>Дата</w:t>
            </w:r>
          </w:p>
        </w:tc>
        <w:tc>
          <w:tcPr>
            <w:tcW w:w="23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 </w:t>
            </w:r>
          </w:p>
        </w:tc>
      </w:tr>
      <w:tr w:rsidR="00264B5B" w:rsidRPr="007A545C" w:rsidTr="00296DF0">
        <w:trPr>
          <w:trHeight w:val="375"/>
        </w:trPr>
        <w:tc>
          <w:tcPr>
            <w:tcW w:w="1492" w:type="dxa"/>
            <w:vAlign w:val="bottom"/>
          </w:tcPr>
          <w:p w:rsidR="00264B5B" w:rsidRPr="007A545C" w:rsidRDefault="00264B5B">
            <w:pPr>
              <w:jc w:val="both"/>
            </w:pPr>
          </w:p>
        </w:tc>
        <w:tc>
          <w:tcPr>
            <w:tcW w:w="1468" w:type="dxa"/>
            <w:noWrap/>
            <w:vAlign w:val="bottom"/>
          </w:tcPr>
          <w:p w:rsidR="00264B5B" w:rsidRPr="007A545C" w:rsidRDefault="00264B5B"/>
        </w:tc>
        <w:tc>
          <w:tcPr>
            <w:tcW w:w="1195" w:type="dxa"/>
            <w:noWrap/>
            <w:vAlign w:val="bottom"/>
          </w:tcPr>
          <w:p w:rsidR="00264B5B" w:rsidRPr="007A545C" w:rsidRDefault="00264B5B"/>
        </w:tc>
        <w:tc>
          <w:tcPr>
            <w:tcW w:w="921" w:type="dxa"/>
            <w:noWrap/>
            <w:vAlign w:val="bottom"/>
          </w:tcPr>
          <w:p w:rsidR="00264B5B" w:rsidRPr="007A545C" w:rsidRDefault="00264B5B"/>
        </w:tc>
        <w:tc>
          <w:tcPr>
            <w:tcW w:w="921" w:type="dxa"/>
            <w:noWrap/>
            <w:vAlign w:val="bottom"/>
          </w:tcPr>
          <w:p w:rsidR="00264B5B" w:rsidRPr="007A545C" w:rsidRDefault="00264B5B"/>
        </w:tc>
        <w:tc>
          <w:tcPr>
            <w:tcW w:w="921" w:type="dxa"/>
            <w:noWrap/>
            <w:vAlign w:val="bottom"/>
          </w:tcPr>
          <w:p w:rsidR="00264B5B" w:rsidRPr="007A545C" w:rsidRDefault="00264B5B"/>
        </w:tc>
        <w:tc>
          <w:tcPr>
            <w:tcW w:w="921" w:type="dxa"/>
            <w:noWrap/>
            <w:vAlign w:val="bottom"/>
          </w:tcPr>
          <w:p w:rsidR="00264B5B" w:rsidRPr="007A545C" w:rsidRDefault="00264B5B"/>
        </w:tc>
        <w:tc>
          <w:tcPr>
            <w:tcW w:w="23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 </w:t>
            </w:r>
          </w:p>
        </w:tc>
      </w:tr>
      <w:tr w:rsidR="00264B5B" w:rsidRPr="007A545C" w:rsidTr="00296DF0">
        <w:trPr>
          <w:trHeight w:val="375"/>
        </w:trPr>
        <w:tc>
          <w:tcPr>
            <w:tcW w:w="5076" w:type="dxa"/>
            <w:gridSpan w:val="4"/>
            <w:vAlign w:val="bottom"/>
          </w:tcPr>
          <w:p w:rsidR="00264B5B" w:rsidRPr="007A545C" w:rsidRDefault="00264B5B">
            <w:r w:rsidRPr="007A545C">
              <w:rPr>
                <w:sz w:val="22"/>
                <w:szCs w:val="22"/>
              </w:rPr>
              <w:t xml:space="preserve">ГАПОУ СО "Полипрофильный          </w:t>
            </w:r>
          </w:p>
        </w:tc>
        <w:tc>
          <w:tcPr>
            <w:tcW w:w="921" w:type="dxa"/>
            <w:noWrap/>
            <w:vAlign w:val="bottom"/>
          </w:tcPr>
          <w:p w:rsidR="00264B5B" w:rsidRPr="007A545C" w:rsidRDefault="00264B5B"/>
        </w:tc>
        <w:tc>
          <w:tcPr>
            <w:tcW w:w="1842" w:type="dxa"/>
            <w:gridSpan w:val="2"/>
            <w:noWrap/>
            <w:vAlign w:val="bottom"/>
          </w:tcPr>
          <w:p w:rsidR="00264B5B" w:rsidRPr="007A545C" w:rsidRDefault="00264B5B">
            <w:pPr>
              <w:jc w:val="right"/>
            </w:pPr>
            <w:r w:rsidRPr="007A545C">
              <w:rPr>
                <w:sz w:val="22"/>
                <w:szCs w:val="22"/>
              </w:rPr>
              <w:t>по ОКПО</w:t>
            </w:r>
          </w:p>
        </w:tc>
        <w:tc>
          <w:tcPr>
            <w:tcW w:w="23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02521743 </w:t>
            </w:r>
          </w:p>
        </w:tc>
      </w:tr>
      <w:tr w:rsidR="00264B5B" w:rsidRPr="007A545C" w:rsidTr="00296DF0">
        <w:trPr>
          <w:trHeight w:val="375"/>
        </w:trPr>
        <w:tc>
          <w:tcPr>
            <w:tcW w:w="5076" w:type="dxa"/>
            <w:gridSpan w:val="4"/>
            <w:vAlign w:val="bottom"/>
          </w:tcPr>
          <w:p w:rsidR="00264B5B" w:rsidRPr="007A545C" w:rsidRDefault="00264B5B">
            <w:r w:rsidRPr="007A545C">
              <w:rPr>
                <w:sz w:val="22"/>
                <w:szCs w:val="22"/>
              </w:rPr>
              <w:t xml:space="preserve"> техникум им О.В.Терёшкина"</w:t>
            </w:r>
          </w:p>
        </w:tc>
        <w:tc>
          <w:tcPr>
            <w:tcW w:w="921" w:type="dxa"/>
            <w:vAlign w:val="bottom"/>
          </w:tcPr>
          <w:p w:rsidR="00264B5B" w:rsidRPr="007A545C" w:rsidRDefault="00264B5B"/>
        </w:tc>
        <w:tc>
          <w:tcPr>
            <w:tcW w:w="921" w:type="dxa"/>
            <w:vAlign w:val="bottom"/>
          </w:tcPr>
          <w:p w:rsidR="00264B5B" w:rsidRPr="007A545C" w:rsidRDefault="00264B5B"/>
        </w:tc>
        <w:tc>
          <w:tcPr>
            <w:tcW w:w="921" w:type="dxa"/>
            <w:vAlign w:val="bottom"/>
          </w:tcPr>
          <w:p w:rsidR="00264B5B" w:rsidRPr="007A545C" w:rsidRDefault="00264B5B"/>
        </w:tc>
        <w:tc>
          <w:tcPr>
            <w:tcW w:w="23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 </w:t>
            </w:r>
          </w:p>
        </w:tc>
      </w:tr>
      <w:tr w:rsidR="00264B5B" w:rsidRPr="007A545C" w:rsidTr="00296DF0">
        <w:trPr>
          <w:trHeight w:val="375"/>
        </w:trPr>
        <w:tc>
          <w:tcPr>
            <w:tcW w:w="1492" w:type="dxa"/>
            <w:vAlign w:val="bottom"/>
          </w:tcPr>
          <w:p w:rsidR="00264B5B" w:rsidRPr="007A545C" w:rsidRDefault="00264B5B"/>
        </w:tc>
        <w:tc>
          <w:tcPr>
            <w:tcW w:w="1468" w:type="dxa"/>
            <w:vAlign w:val="bottom"/>
          </w:tcPr>
          <w:p w:rsidR="00264B5B" w:rsidRPr="007A545C" w:rsidRDefault="00264B5B"/>
        </w:tc>
        <w:tc>
          <w:tcPr>
            <w:tcW w:w="1195" w:type="dxa"/>
            <w:vAlign w:val="bottom"/>
          </w:tcPr>
          <w:p w:rsidR="00264B5B" w:rsidRPr="007A545C" w:rsidRDefault="00264B5B"/>
        </w:tc>
        <w:tc>
          <w:tcPr>
            <w:tcW w:w="921" w:type="dxa"/>
            <w:vAlign w:val="bottom"/>
          </w:tcPr>
          <w:p w:rsidR="00264B5B" w:rsidRPr="007A545C" w:rsidRDefault="00264B5B"/>
        </w:tc>
        <w:tc>
          <w:tcPr>
            <w:tcW w:w="921" w:type="dxa"/>
            <w:vAlign w:val="bottom"/>
          </w:tcPr>
          <w:p w:rsidR="00264B5B" w:rsidRPr="007A545C" w:rsidRDefault="00264B5B"/>
        </w:tc>
        <w:tc>
          <w:tcPr>
            <w:tcW w:w="921" w:type="dxa"/>
            <w:vAlign w:val="bottom"/>
          </w:tcPr>
          <w:p w:rsidR="00264B5B" w:rsidRPr="007A545C" w:rsidRDefault="00264B5B"/>
        </w:tc>
        <w:tc>
          <w:tcPr>
            <w:tcW w:w="921" w:type="dxa"/>
            <w:vAlign w:val="bottom"/>
          </w:tcPr>
          <w:p w:rsidR="00264B5B" w:rsidRPr="007A545C" w:rsidRDefault="00264B5B"/>
        </w:tc>
        <w:tc>
          <w:tcPr>
            <w:tcW w:w="23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 </w:t>
            </w:r>
          </w:p>
        </w:tc>
      </w:tr>
      <w:tr w:rsidR="00264B5B" w:rsidRPr="007A545C" w:rsidTr="00296DF0">
        <w:trPr>
          <w:trHeight w:val="375"/>
        </w:trPr>
        <w:tc>
          <w:tcPr>
            <w:tcW w:w="1492" w:type="dxa"/>
            <w:vAlign w:val="bottom"/>
          </w:tcPr>
          <w:p w:rsidR="00264B5B" w:rsidRPr="007A545C" w:rsidRDefault="00264B5B">
            <w:pPr>
              <w:jc w:val="both"/>
            </w:pPr>
            <w:r w:rsidRPr="007A545C">
              <w:rPr>
                <w:sz w:val="22"/>
                <w:szCs w:val="22"/>
              </w:rPr>
              <w:t>ИНН/КПП</w:t>
            </w:r>
          </w:p>
        </w:tc>
        <w:tc>
          <w:tcPr>
            <w:tcW w:w="1468" w:type="dxa"/>
            <w:noWrap/>
            <w:vAlign w:val="bottom"/>
          </w:tcPr>
          <w:p w:rsidR="00264B5B" w:rsidRPr="007A545C" w:rsidRDefault="00264B5B" w:rsidP="00296DF0">
            <w:pPr>
              <w:ind w:right="-31"/>
            </w:pPr>
            <w:r w:rsidRPr="007A545C">
              <w:rPr>
                <w:sz w:val="22"/>
                <w:szCs w:val="22"/>
              </w:rPr>
              <w:t>6630004492/</w:t>
            </w:r>
          </w:p>
        </w:tc>
        <w:tc>
          <w:tcPr>
            <w:tcW w:w="1195" w:type="dxa"/>
            <w:noWrap/>
            <w:vAlign w:val="bottom"/>
          </w:tcPr>
          <w:p w:rsidR="00264B5B" w:rsidRPr="007A545C" w:rsidRDefault="00264B5B">
            <w:r w:rsidRPr="007A545C">
              <w:rPr>
                <w:sz w:val="22"/>
                <w:szCs w:val="22"/>
              </w:rPr>
              <w:t>668101001</w:t>
            </w:r>
          </w:p>
        </w:tc>
        <w:tc>
          <w:tcPr>
            <w:tcW w:w="921" w:type="dxa"/>
            <w:noWrap/>
            <w:vAlign w:val="bottom"/>
          </w:tcPr>
          <w:p w:rsidR="00264B5B" w:rsidRPr="007A545C" w:rsidRDefault="00264B5B"/>
        </w:tc>
        <w:tc>
          <w:tcPr>
            <w:tcW w:w="921" w:type="dxa"/>
            <w:noWrap/>
            <w:vAlign w:val="bottom"/>
          </w:tcPr>
          <w:p w:rsidR="00264B5B" w:rsidRPr="007A545C" w:rsidRDefault="00264B5B"/>
        </w:tc>
        <w:tc>
          <w:tcPr>
            <w:tcW w:w="921" w:type="dxa"/>
            <w:noWrap/>
            <w:vAlign w:val="bottom"/>
          </w:tcPr>
          <w:p w:rsidR="00264B5B" w:rsidRPr="007A545C" w:rsidRDefault="00264B5B"/>
        </w:tc>
        <w:tc>
          <w:tcPr>
            <w:tcW w:w="921" w:type="dxa"/>
            <w:noWrap/>
            <w:vAlign w:val="bottom"/>
          </w:tcPr>
          <w:p w:rsidR="00264B5B" w:rsidRPr="007A545C" w:rsidRDefault="00264B5B"/>
        </w:tc>
        <w:tc>
          <w:tcPr>
            <w:tcW w:w="23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 </w:t>
            </w:r>
          </w:p>
        </w:tc>
      </w:tr>
      <w:tr w:rsidR="00264B5B" w:rsidRPr="007A545C" w:rsidTr="00296DF0">
        <w:trPr>
          <w:trHeight w:val="375"/>
        </w:trPr>
        <w:tc>
          <w:tcPr>
            <w:tcW w:w="1492" w:type="dxa"/>
            <w:vAlign w:val="bottom"/>
          </w:tcPr>
          <w:p w:rsidR="00264B5B" w:rsidRPr="007A545C" w:rsidRDefault="00264B5B"/>
        </w:tc>
        <w:tc>
          <w:tcPr>
            <w:tcW w:w="1468" w:type="dxa"/>
            <w:noWrap/>
            <w:vAlign w:val="bottom"/>
          </w:tcPr>
          <w:p w:rsidR="00264B5B" w:rsidRPr="007A545C" w:rsidRDefault="00264B5B"/>
        </w:tc>
        <w:tc>
          <w:tcPr>
            <w:tcW w:w="1195" w:type="dxa"/>
            <w:noWrap/>
            <w:vAlign w:val="bottom"/>
          </w:tcPr>
          <w:p w:rsidR="00264B5B" w:rsidRPr="007A545C" w:rsidRDefault="00264B5B"/>
        </w:tc>
        <w:tc>
          <w:tcPr>
            <w:tcW w:w="921" w:type="dxa"/>
            <w:noWrap/>
            <w:vAlign w:val="bottom"/>
          </w:tcPr>
          <w:p w:rsidR="00264B5B" w:rsidRPr="007A545C" w:rsidRDefault="00264B5B"/>
        </w:tc>
        <w:tc>
          <w:tcPr>
            <w:tcW w:w="921" w:type="dxa"/>
            <w:noWrap/>
            <w:vAlign w:val="bottom"/>
          </w:tcPr>
          <w:p w:rsidR="00264B5B" w:rsidRPr="007A545C" w:rsidRDefault="00264B5B"/>
        </w:tc>
        <w:tc>
          <w:tcPr>
            <w:tcW w:w="1842" w:type="dxa"/>
            <w:gridSpan w:val="2"/>
            <w:noWrap/>
            <w:vAlign w:val="bottom"/>
          </w:tcPr>
          <w:p w:rsidR="00264B5B" w:rsidRPr="007A545C" w:rsidRDefault="00264B5B">
            <w:pPr>
              <w:jc w:val="right"/>
            </w:pPr>
            <w:r w:rsidRPr="007A545C">
              <w:rPr>
                <w:sz w:val="22"/>
                <w:szCs w:val="22"/>
              </w:rPr>
              <w:t>по ОКЕИ</w:t>
            </w:r>
          </w:p>
        </w:tc>
        <w:tc>
          <w:tcPr>
            <w:tcW w:w="23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 </w:t>
            </w:r>
          </w:p>
        </w:tc>
      </w:tr>
      <w:tr w:rsidR="00264B5B" w:rsidRPr="007A545C" w:rsidTr="00296DF0">
        <w:trPr>
          <w:trHeight w:val="375"/>
        </w:trPr>
        <w:tc>
          <w:tcPr>
            <w:tcW w:w="8760" w:type="dxa"/>
            <w:gridSpan w:val="8"/>
            <w:vAlign w:val="bottom"/>
          </w:tcPr>
          <w:p w:rsidR="00264B5B" w:rsidRPr="007A545C" w:rsidRDefault="00264B5B">
            <w:r w:rsidRPr="007A545C">
              <w:rPr>
                <w:sz w:val="22"/>
                <w:szCs w:val="22"/>
              </w:rPr>
              <w:t>Единица измерения: рублей</w:t>
            </w:r>
          </w:p>
        </w:tc>
        <w:tc>
          <w:tcPr>
            <w:tcW w:w="1447" w:type="dxa"/>
            <w:noWrap/>
            <w:vAlign w:val="bottom"/>
          </w:tcPr>
          <w:p w:rsidR="00264B5B" w:rsidRPr="007A545C" w:rsidRDefault="00264B5B"/>
        </w:tc>
      </w:tr>
      <w:tr w:rsidR="00264B5B" w:rsidRPr="007A545C" w:rsidTr="00296DF0">
        <w:trPr>
          <w:trHeight w:val="375"/>
        </w:trPr>
        <w:tc>
          <w:tcPr>
            <w:tcW w:w="1492" w:type="dxa"/>
            <w:vAlign w:val="bottom"/>
          </w:tcPr>
          <w:p w:rsidR="00264B5B" w:rsidRPr="007A545C" w:rsidRDefault="00264B5B">
            <w:pPr>
              <w:jc w:val="both"/>
            </w:pPr>
          </w:p>
        </w:tc>
        <w:tc>
          <w:tcPr>
            <w:tcW w:w="1468" w:type="dxa"/>
            <w:noWrap/>
            <w:vAlign w:val="bottom"/>
          </w:tcPr>
          <w:p w:rsidR="00264B5B" w:rsidRPr="007A545C" w:rsidRDefault="00264B5B"/>
        </w:tc>
        <w:tc>
          <w:tcPr>
            <w:tcW w:w="1195" w:type="dxa"/>
            <w:noWrap/>
            <w:vAlign w:val="bottom"/>
          </w:tcPr>
          <w:p w:rsidR="00264B5B" w:rsidRPr="007A545C" w:rsidRDefault="00264B5B"/>
        </w:tc>
        <w:tc>
          <w:tcPr>
            <w:tcW w:w="921" w:type="dxa"/>
            <w:noWrap/>
            <w:vAlign w:val="bottom"/>
          </w:tcPr>
          <w:p w:rsidR="00264B5B" w:rsidRPr="007A545C" w:rsidRDefault="00264B5B"/>
        </w:tc>
        <w:tc>
          <w:tcPr>
            <w:tcW w:w="921" w:type="dxa"/>
            <w:noWrap/>
            <w:vAlign w:val="bottom"/>
          </w:tcPr>
          <w:p w:rsidR="00264B5B" w:rsidRPr="007A545C" w:rsidRDefault="00264B5B"/>
        </w:tc>
        <w:tc>
          <w:tcPr>
            <w:tcW w:w="921" w:type="dxa"/>
            <w:noWrap/>
            <w:vAlign w:val="bottom"/>
          </w:tcPr>
          <w:p w:rsidR="00264B5B" w:rsidRPr="007A545C" w:rsidRDefault="00264B5B"/>
        </w:tc>
        <w:tc>
          <w:tcPr>
            <w:tcW w:w="921" w:type="dxa"/>
            <w:noWrap/>
            <w:vAlign w:val="bottom"/>
          </w:tcPr>
          <w:p w:rsidR="00264B5B" w:rsidRPr="007A545C" w:rsidRDefault="00264B5B"/>
        </w:tc>
        <w:tc>
          <w:tcPr>
            <w:tcW w:w="921" w:type="dxa"/>
            <w:noWrap/>
            <w:vAlign w:val="bottom"/>
          </w:tcPr>
          <w:p w:rsidR="00264B5B" w:rsidRPr="007A545C" w:rsidRDefault="00264B5B"/>
        </w:tc>
        <w:tc>
          <w:tcPr>
            <w:tcW w:w="1447" w:type="dxa"/>
            <w:noWrap/>
            <w:vAlign w:val="bottom"/>
          </w:tcPr>
          <w:p w:rsidR="00264B5B" w:rsidRPr="007A545C" w:rsidRDefault="00264B5B"/>
        </w:tc>
      </w:tr>
      <w:tr w:rsidR="00264B5B" w:rsidRPr="007A545C" w:rsidTr="00296DF0">
        <w:trPr>
          <w:trHeight w:val="375"/>
        </w:trPr>
        <w:tc>
          <w:tcPr>
            <w:tcW w:w="8760" w:type="dxa"/>
            <w:gridSpan w:val="8"/>
            <w:vAlign w:val="bottom"/>
          </w:tcPr>
          <w:p w:rsidR="00264B5B" w:rsidRPr="007A545C" w:rsidRDefault="00264B5B">
            <w:r w:rsidRPr="007A545C">
              <w:rPr>
                <w:sz w:val="22"/>
                <w:szCs w:val="22"/>
              </w:rPr>
              <w:t xml:space="preserve">Министерство общего и профессионального образования </w:t>
            </w:r>
          </w:p>
        </w:tc>
        <w:tc>
          <w:tcPr>
            <w:tcW w:w="1447" w:type="dxa"/>
            <w:noWrap/>
            <w:vAlign w:val="bottom"/>
          </w:tcPr>
          <w:p w:rsidR="00264B5B" w:rsidRPr="007A545C" w:rsidRDefault="00264B5B"/>
        </w:tc>
      </w:tr>
      <w:tr w:rsidR="00264B5B" w:rsidRPr="007A545C" w:rsidTr="00296DF0">
        <w:trPr>
          <w:trHeight w:val="375"/>
        </w:trPr>
        <w:tc>
          <w:tcPr>
            <w:tcW w:w="8760" w:type="dxa"/>
            <w:gridSpan w:val="8"/>
            <w:vAlign w:val="bottom"/>
          </w:tcPr>
          <w:p w:rsidR="00264B5B" w:rsidRPr="007A545C" w:rsidRDefault="00264B5B">
            <w:r w:rsidRPr="007A545C">
              <w:rPr>
                <w:sz w:val="22"/>
                <w:szCs w:val="22"/>
              </w:rPr>
              <w:t>Свердловской области</w:t>
            </w:r>
          </w:p>
        </w:tc>
        <w:tc>
          <w:tcPr>
            <w:tcW w:w="1447" w:type="dxa"/>
            <w:noWrap/>
            <w:vAlign w:val="bottom"/>
          </w:tcPr>
          <w:p w:rsidR="00264B5B" w:rsidRPr="007A545C" w:rsidRDefault="00264B5B"/>
        </w:tc>
      </w:tr>
      <w:tr w:rsidR="00264B5B" w:rsidRPr="007A545C" w:rsidTr="00296DF0">
        <w:trPr>
          <w:trHeight w:val="375"/>
        </w:trPr>
        <w:tc>
          <w:tcPr>
            <w:tcW w:w="1492" w:type="dxa"/>
            <w:vAlign w:val="bottom"/>
          </w:tcPr>
          <w:p w:rsidR="00264B5B" w:rsidRPr="007A545C" w:rsidRDefault="00264B5B">
            <w:pPr>
              <w:jc w:val="both"/>
            </w:pPr>
          </w:p>
        </w:tc>
        <w:tc>
          <w:tcPr>
            <w:tcW w:w="1468" w:type="dxa"/>
            <w:noWrap/>
            <w:vAlign w:val="bottom"/>
          </w:tcPr>
          <w:p w:rsidR="00264B5B" w:rsidRPr="007A545C" w:rsidRDefault="00264B5B"/>
        </w:tc>
        <w:tc>
          <w:tcPr>
            <w:tcW w:w="1195" w:type="dxa"/>
            <w:noWrap/>
            <w:vAlign w:val="bottom"/>
          </w:tcPr>
          <w:p w:rsidR="00264B5B" w:rsidRPr="007A545C" w:rsidRDefault="00264B5B"/>
        </w:tc>
        <w:tc>
          <w:tcPr>
            <w:tcW w:w="921" w:type="dxa"/>
            <w:noWrap/>
            <w:vAlign w:val="bottom"/>
          </w:tcPr>
          <w:p w:rsidR="00264B5B" w:rsidRPr="007A545C" w:rsidRDefault="00264B5B"/>
        </w:tc>
        <w:tc>
          <w:tcPr>
            <w:tcW w:w="921" w:type="dxa"/>
            <w:noWrap/>
            <w:vAlign w:val="bottom"/>
          </w:tcPr>
          <w:p w:rsidR="00264B5B" w:rsidRPr="007A545C" w:rsidRDefault="00264B5B"/>
        </w:tc>
        <w:tc>
          <w:tcPr>
            <w:tcW w:w="921" w:type="dxa"/>
            <w:noWrap/>
            <w:vAlign w:val="bottom"/>
          </w:tcPr>
          <w:p w:rsidR="00264B5B" w:rsidRPr="007A545C" w:rsidRDefault="00264B5B"/>
        </w:tc>
        <w:tc>
          <w:tcPr>
            <w:tcW w:w="921" w:type="dxa"/>
            <w:noWrap/>
            <w:vAlign w:val="bottom"/>
          </w:tcPr>
          <w:p w:rsidR="00264B5B" w:rsidRPr="007A545C" w:rsidRDefault="00264B5B"/>
        </w:tc>
        <w:tc>
          <w:tcPr>
            <w:tcW w:w="921" w:type="dxa"/>
            <w:noWrap/>
            <w:vAlign w:val="bottom"/>
          </w:tcPr>
          <w:p w:rsidR="00264B5B" w:rsidRPr="007A545C" w:rsidRDefault="00264B5B"/>
        </w:tc>
        <w:tc>
          <w:tcPr>
            <w:tcW w:w="1447" w:type="dxa"/>
            <w:noWrap/>
            <w:vAlign w:val="bottom"/>
          </w:tcPr>
          <w:p w:rsidR="00264B5B" w:rsidRPr="007A545C" w:rsidRDefault="00264B5B"/>
        </w:tc>
      </w:tr>
      <w:tr w:rsidR="00264B5B" w:rsidRPr="007A545C" w:rsidTr="00296DF0">
        <w:trPr>
          <w:trHeight w:val="375"/>
        </w:trPr>
        <w:tc>
          <w:tcPr>
            <w:tcW w:w="8760" w:type="dxa"/>
            <w:gridSpan w:val="8"/>
            <w:vAlign w:val="bottom"/>
          </w:tcPr>
          <w:p w:rsidR="00264B5B" w:rsidRPr="007A545C" w:rsidRDefault="00264B5B">
            <w:r w:rsidRPr="007A545C">
              <w:rPr>
                <w:sz w:val="22"/>
                <w:szCs w:val="22"/>
              </w:rPr>
              <w:t>Свердловская область, г. Лесной, ул. Мамина-Сибиряка, д.14</w:t>
            </w:r>
          </w:p>
        </w:tc>
        <w:tc>
          <w:tcPr>
            <w:tcW w:w="1447" w:type="dxa"/>
            <w:noWrap/>
            <w:vAlign w:val="bottom"/>
          </w:tcPr>
          <w:p w:rsidR="00264B5B" w:rsidRPr="007A545C" w:rsidRDefault="00264B5B"/>
        </w:tc>
      </w:tr>
      <w:tr w:rsidR="00264B5B" w:rsidRPr="007A545C" w:rsidTr="00296DF0">
        <w:trPr>
          <w:trHeight w:val="375"/>
        </w:trPr>
        <w:tc>
          <w:tcPr>
            <w:tcW w:w="8760" w:type="dxa"/>
            <w:gridSpan w:val="8"/>
            <w:vAlign w:val="bottom"/>
          </w:tcPr>
          <w:p w:rsidR="00264B5B" w:rsidRPr="007A545C" w:rsidRDefault="00264B5B"/>
        </w:tc>
        <w:tc>
          <w:tcPr>
            <w:tcW w:w="1447" w:type="dxa"/>
            <w:noWrap/>
            <w:vAlign w:val="bottom"/>
          </w:tcPr>
          <w:p w:rsidR="00264B5B" w:rsidRPr="007A545C" w:rsidRDefault="00264B5B"/>
        </w:tc>
      </w:tr>
      <w:tr w:rsidR="00264B5B" w:rsidRPr="007A545C" w:rsidTr="00296DF0">
        <w:trPr>
          <w:trHeight w:val="375"/>
        </w:trPr>
        <w:tc>
          <w:tcPr>
            <w:tcW w:w="8760" w:type="dxa"/>
            <w:gridSpan w:val="8"/>
            <w:vAlign w:val="bottom"/>
          </w:tcPr>
          <w:p w:rsidR="00264B5B" w:rsidRPr="007A545C" w:rsidRDefault="00264B5B"/>
        </w:tc>
        <w:tc>
          <w:tcPr>
            <w:tcW w:w="1447" w:type="dxa"/>
            <w:noWrap/>
            <w:vAlign w:val="bottom"/>
          </w:tcPr>
          <w:p w:rsidR="00264B5B" w:rsidRPr="007A545C" w:rsidRDefault="00264B5B"/>
        </w:tc>
      </w:tr>
    </w:tbl>
    <w:p w:rsidR="00264B5B" w:rsidRPr="007A545C" w:rsidRDefault="00264B5B" w:rsidP="005F58D0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b/>
          <w:bCs/>
          <w:sz w:val="22"/>
          <w:szCs w:val="22"/>
        </w:rPr>
      </w:pPr>
      <w:r w:rsidRPr="007A545C">
        <w:rPr>
          <w:b/>
          <w:bCs/>
          <w:sz w:val="22"/>
          <w:szCs w:val="22"/>
        </w:rPr>
        <w:t>1. Сведения о деятельности государственного учреждения (подразделения)</w:t>
      </w:r>
    </w:p>
    <w:p w:rsidR="00264B5B" w:rsidRPr="007A545C" w:rsidRDefault="00264B5B" w:rsidP="005F58D0">
      <w:pPr>
        <w:ind w:firstLine="720"/>
        <w:jc w:val="both"/>
        <w:rPr>
          <w:sz w:val="22"/>
          <w:szCs w:val="22"/>
        </w:rPr>
      </w:pPr>
      <w:r w:rsidRPr="007A545C">
        <w:rPr>
          <w:sz w:val="22"/>
          <w:szCs w:val="22"/>
        </w:rPr>
        <w:t>1.1. Цели деятельности государственного учреждения (подразделения):</w:t>
      </w:r>
    </w:p>
    <w:p w:rsidR="00264B5B" w:rsidRPr="007A545C" w:rsidRDefault="00264B5B" w:rsidP="00A43E75">
      <w:pPr>
        <w:jc w:val="both"/>
        <w:rPr>
          <w:color w:val="000000"/>
          <w:sz w:val="22"/>
          <w:szCs w:val="22"/>
        </w:rPr>
      </w:pPr>
      <w:r w:rsidRPr="007A545C">
        <w:rPr>
          <w:color w:val="000000"/>
          <w:sz w:val="22"/>
          <w:szCs w:val="22"/>
        </w:rPr>
        <w:t>Автономное учреждение создано в целях осуществления реализации предусмотренных законодательством Российской Федерации полномочий органов государственной власти Свердловской области в сфере образования.</w:t>
      </w:r>
    </w:p>
    <w:p w:rsidR="00264B5B" w:rsidRPr="007A545C" w:rsidRDefault="00264B5B" w:rsidP="00A43E75">
      <w:pPr>
        <w:jc w:val="both"/>
        <w:rPr>
          <w:sz w:val="22"/>
          <w:szCs w:val="22"/>
        </w:rPr>
      </w:pPr>
    </w:p>
    <w:p w:rsidR="00264B5B" w:rsidRPr="007A545C" w:rsidRDefault="00264B5B" w:rsidP="006435E9">
      <w:pPr>
        <w:spacing w:line="278" w:lineRule="atLeast"/>
        <w:rPr>
          <w:sz w:val="22"/>
          <w:szCs w:val="22"/>
        </w:rPr>
      </w:pPr>
      <w:r w:rsidRPr="007A545C">
        <w:rPr>
          <w:sz w:val="22"/>
          <w:szCs w:val="22"/>
        </w:rPr>
        <w:t>1.2. Виды деятельности государственного учреждения (подразделения):</w:t>
      </w:r>
    </w:p>
    <w:p w:rsidR="00264B5B" w:rsidRPr="007A545C" w:rsidRDefault="00264B5B" w:rsidP="006435E9">
      <w:pPr>
        <w:spacing w:line="278" w:lineRule="atLeast"/>
        <w:rPr>
          <w:sz w:val="22"/>
          <w:szCs w:val="22"/>
        </w:rPr>
      </w:pPr>
      <w:r w:rsidRPr="007A545C">
        <w:rPr>
          <w:sz w:val="22"/>
          <w:szCs w:val="22"/>
        </w:rPr>
        <w:t xml:space="preserve"> </w:t>
      </w:r>
    </w:p>
    <w:p w:rsidR="00264B5B" w:rsidRPr="007A545C" w:rsidRDefault="00264B5B" w:rsidP="006435E9">
      <w:pPr>
        <w:jc w:val="both"/>
        <w:rPr>
          <w:sz w:val="22"/>
          <w:szCs w:val="22"/>
        </w:rPr>
      </w:pPr>
      <w:r w:rsidRPr="007A545C">
        <w:rPr>
          <w:sz w:val="22"/>
          <w:szCs w:val="22"/>
        </w:rPr>
        <w:t>1) реализация основных профессиональных образовательных программ среднего профессионального образования – программ подготовки квалифицированных рабочих, служащих на базе основного общего образования;</w:t>
      </w:r>
    </w:p>
    <w:p w:rsidR="00264B5B" w:rsidRPr="007A545C" w:rsidRDefault="00264B5B" w:rsidP="006435E9">
      <w:pPr>
        <w:jc w:val="both"/>
        <w:rPr>
          <w:sz w:val="22"/>
          <w:szCs w:val="22"/>
        </w:rPr>
      </w:pPr>
      <w:r w:rsidRPr="007A545C">
        <w:rPr>
          <w:sz w:val="22"/>
          <w:szCs w:val="22"/>
        </w:rPr>
        <w:t>2) реализация основных профессиональных образовательных программ среднего профессионального образования – программ подготовки квалифицированных рабочих, служащих на базе среднего общего образования;</w:t>
      </w:r>
    </w:p>
    <w:p w:rsidR="00264B5B" w:rsidRPr="007A545C" w:rsidRDefault="00264B5B" w:rsidP="006435E9">
      <w:pPr>
        <w:jc w:val="both"/>
        <w:rPr>
          <w:sz w:val="22"/>
          <w:szCs w:val="22"/>
        </w:rPr>
      </w:pPr>
      <w:r w:rsidRPr="007A545C">
        <w:rPr>
          <w:sz w:val="22"/>
          <w:szCs w:val="22"/>
        </w:rPr>
        <w:t>3) реализация основных профессиональных образовательных программ среднего профессионального образования – программ подготовки специалистов среднего звена на базе основного общего образования;</w:t>
      </w:r>
    </w:p>
    <w:p w:rsidR="00264B5B" w:rsidRPr="007A545C" w:rsidRDefault="00264B5B" w:rsidP="006435E9">
      <w:pPr>
        <w:jc w:val="both"/>
        <w:rPr>
          <w:sz w:val="22"/>
          <w:szCs w:val="22"/>
        </w:rPr>
      </w:pPr>
      <w:r w:rsidRPr="007A545C">
        <w:rPr>
          <w:sz w:val="22"/>
          <w:szCs w:val="22"/>
        </w:rPr>
        <w:t>4) реализация основных профессиональных образовательных программ среднего профессионального образования – программ подготовки специалистов среднего звена на базе среднего общего образования;</w:t>
      </w:r>
    </w:p>
    <w:p w:rsidR="00264B5B" w:rsidRPr="007A545C" w:rsidRDefault="00264B5B" w:rsidP="006435E9">
      <w:pPr>
        <w:jc w:val="both"/>
        <w:rPr>
          <w:sz w:val="22"/>
          <w:szCs w:val="22"/>
        </w:rPr>
      </w:pPr>
      <w:r w:rsidRPr="007A545C">
        <w:rPr>
          <w:sz w:val="22"/>
          <w:szCs w:val="22"/>
        </w:rPr>
        <w:t xml:space="preserve">5) реализация основных профессиональных образовательных программ, профессионального обучения- программ повышения квалификации рабочих и служащих; </w:t>
      </w:r>
    </w:p>
    <w:p w:rsidR="00264B5B" w:rsidRPr="007A545C" w:rsidRDefault="00264B5B" w:rsidP="006435E9">
      <w:pPr>
        <w:jc w:val="both"/>
        <w:rPr>
          <w:sz w:val="22"/>
          <w:szCs w:val="22"/>
        </w:rPr>
      </w:pPr>
      <w:r w:rsidRPr="007A545C">
        <w:rPr>
          <w:sz w:val="22"/>
          <w:szCs w:val="22"/>
        </w:rPr>
        <w:t>6) реализация основных профессиональных образовательных программ профессионального обучения – программ переподготовки рабочих и служащих;</w:t>
      </w:r>
    </w:p>
    <w:p w:rsidR="00264B5B" w:rsidRPr="007A545C" w:rsidRDefault="00264B5B" w:rsidP="006435E9">
      <w:pPr>
        <w:jc w:val="both"/>
        <w:rPr>
          <w:sz w:val="22"/>
          <w:szCs w:val="22"/>
        </w:rPr>
      </w:pPr>
      <w:r w:rsidRPr="007A545C">
        <w:rPr>
          <w:sz w:val="22"/>
          <w:szCs w:val="22"/>
        </w:rPr>
        <w:t>7) реализация основных профессиональных образовательных программ профессионального обучения – программ профессиональной подготовки по профессиям рабочих, должностям служащих;</w:t>
      </w:r>
    </w:p>
    <w:p w:rsidR="00264B5B" w:rsidRPr="007A545C" w:rsidRDefault="00264B5B" w:rsidP="006435E9">
      <w:pPr>
        <w:jc w:val="both"/>
        <w:rPr>
          <w:sz w:val="22"/>
          <w:szCs w:val="22"/>
        </w:rPr>
      </w:pPr>
      <w:r w:rsidRPr="007A545C">
        <w:rPr>
          <w:sz w:val="22"/>
          <w:szCs w:val="22"/>
        </w:rPr>
        <w:t>8) содержание и воспитание детей-сирот и детей, оставшихся без попечения родителей, детей, находящихся в трудной жизненной ситуации;</w:t>
      </w:r>
    </w:p>
    <w:p w:rsidR="00264B5B" w:rsidRPr="007A545C" w:rsidRDefault="00264B5B" w:rsidP="006435E9">
      <w:pPr>
        <w:jc w:val="both"/>
        <w:rPr>
          <w:sz w:val="22"/>
          <w:szCs w:val="22"/>
        </w:rPr>
      </w:pPr>
      <w:r w:rsidRPr="007A545C">
        <w:rPr>
          <w:sz w:val="22"/>
          <w:szCs w:val="22"/>
        </w:rPr>
        <w:t>9) реализация дополнительных общеобразовательных программ для контингента, принятого на обучение до 29 декабря 2012 года;</w:t>
      </w:r>
    </w:p>
    <w:p w:rsidR="00264B5B" w:rsidRPr="007A545C" w:rsidRDefault="00264B5B" w:rsidP="006435E9">
      <w:pPr>
        <w:jc w:val="both"/>
        <w:rPr>
          <w:sz w:val="22"/>
          <w:szCs w:val="22"/>
        </w:rPr>
      </w:pPr>
      <w:r w:rsidRPr="007A545C">
        <w:rPr>
          <w:sz w:val="22"/>
          <w:szCs w:val="22"/>
        </w:rPr>
        <w:t>10) реализация дополнительных общеразвивающих программ;</w:t>
      </w:r>
    </w:p>
    <w:p w:rsidR="00264B5B" w:rsidRPr="007A545C" w:rsidRDefault="00264B5B" w:rsidP="006435E9">
      <w:pPr>
        <w:jc w:val="both"/>
        <w:rPr>
          <w:sz w:val="22"/>
          <w:szCs w:val="22"/>
        </w:rPr>
      </w:pPr>
      <w:r w:rsidRPr="007A545C">
        <w:rPr>
          <w:sz w:val="22"/>
          <w:szCs w:val="22"/>
        </w:rPr>
        <w:t>11) реализация дополнительных профессиональных программ профессиональной переподготовки;</w:t>
      </w:r>
    </w:p>
    <w:p w:rsidR="00264B5B" w:rsidRPr="007A545C" w:rsidRDefault="00264B5B" w:rsidP="006435E9">
      <w:pPr>
        <w:jc w:val="both"/>
        <w:rPr>
          <w:sz w:val="22"/>
          <w:szCs w:val="22"/>
        </w:rPr>
      </w:pPr>
      <w:r w:rsidRPr="007A545C">
        <w:rPr>
          <w:sz w:val="22"/>
          <w:szCs w:val="22"/>
        </w:rPr>
        <w:t>12) реализация дополнительных профессиональных программ профессиональной переподготовки;</w:t>
      </w:r>
    </w:p>
    <w:p w:rsidR="00264B5B" w:rsidRPr="007A545C" w:rsidRDefault="00264B5B" w:rsidP="006435E9">
      <w:pPr>
        <w:jc w:val="both"/>
        <w:rPr>
          <w:sz w:val="22"/>
          <w:szCs w:val="22"/>
        </w:rPr>
      </w:pPr>
      <w:r w:rsidRPr="007A545C">
        <w:rPr>
          <w:sz w:val="22"/>
          <w:szCs w:val="22"/>
        </w:rPr>
        <w:t>13) проведение государственной итоговой аттестации лиц, осваивающих основную образовательную программу в форме самообразования или семейного образования либо обучавшихся по не имеющей государственной аккредитации образовательной программе;</w:t>
      </w:r>
    </w:p>
    <w:p w:rsidR="00264B5B" w:rsidRPr="007A545C" w:rsidRDefault="00264B5B" w:rsidP="006435E9">
      <w:pPr>
        <w:jc w:val="both"/>
        <w:rPr>
          <w:sz w:val="22"/>
          <w:szCs w:val="22"/>
        </w:rPr>
      </w:pPr>
      <w:r w:rsidRPr="007A545C">
        <w:rPr>
          <w:sz w:val="22"/>
          <w:szCs w:val="22"/>
        </w:rPr>
        <w:t>14) организация и проведение олимпиад, конкурсов, мероприятий, направленных на выявление и развитие у обучающихся интеллектуальных и творческих способностей, способностей к занятиям физической культурой и спортом, интереса к научной (научно-исследовательской) деятельности, творческой деятельности, физкультурно-спортивной деятельности;</w:t>
      </w:r>
    </w:p>
    <w:p w:rsidR="00264B5B" w:rsidRPr="007A545C" w:rsidRDefault="00264B5B" w:rsidP="006435E9">
      <w:pPr>
        <w:jc w:val="both"/>
        <w:rPr>
          <w:sz w:val="22"/>
          <w:szCs w:val="22"/>
        </w:rPr>
      </w:pPr>
      <w:r w:rsidRPr="007A545C">
        <w:rPr>
          <w:sz w:val="22"/>
          <w:szCs w:val="22"/>
        </w:rPr>
        <w:t>15) организация мероприятий в сфере молодёжной политики, направленных на вовлечение молодёжи в инновационную, предпринимательскую, добровольческую деятельность, а также на развитие гражданской активности молодёжи и формирование здорового образа жизни;</w:t>
      </w:r>
    </w:p>
    <w:p w:rsidR="00264B5B" w:rsidRPr="007A545C" w:rsidRDefault="00264B5B" w:rsidP="006435E9">
      <w:pPr>
        <w:jc w:val="both"/>
        <w:rPr>
          <w:sz w:val="22"/>
          <w:szCs w:val="22"/>
        </w:rPr>
      </w:pPr>
      <w:r w:rsidRPr="007A545C">
        <w:rPr>
          <w:sz w:val="22"/>
          <w:szCs w:val="22"/>
        </w:rPr>
        <w:t>16) организация мероприятий в сфере молодёжной политики, направленных на гражданское и патриотическое воспитание молодёжи, воспитание толерантности в молодёжной среде, формирование правовых, культурных и нравственных ценностей среди молодёжи;</w:t>
      </w:r>
    </w:p>
    <w:p w:rsidR="00264B5B" w:rsidRPr="007A545C" w:rsidRDefault="00264B5B" w:rsidP="006435E9">
      <w:pPr>
        <w:jc w:val="both"/>
        <w:rPr>
          <w:sz w:val="22"/>
          <w:szCs w:val="22"/>
        </w:rPr>
      </w:pPr>
      <w:r w:rsidRPr="007A545C">
        <w:rPr>
          <w:sz w:val="22"/>
          <w:szCs w:val="22"/>
        </w:rPr>
        <w:t>17) организация мероприятий в сфере молодёжной политики, направленных на формирование системы развития талантливой и инициативной молодёжи, создание условий для самореализации подростков и молодёжи, развитие творческого, профессионального, интеллектуального потенциалов подростков и молодёжи.</w:t>
      </w:r>
    </w:p>
    <w:p w:rsidR="00264B5B" w:rsidRPr="007A545C" w:rsidRDefault="00264B5B" w:rsidP="006435E9">
      <w:pPr>
        <w:keepNext/>
        <w:jc w:val="both"/>
        <w:rPr>
          <w:sz w:val="22"/>
          <w:szCs w:val="22"/>
        </w:rPr>
      </w:pPr>
      <w:r w:rsidRPr="007A545C">
        <w:rPr>
          <w:sz w:val="22"/>
          <w:szCs w:val="22"/>
        </w:rPr>
        <w:t>Виды реализуемых Автономным учреждением образовательных программ:</w:t>
      </w:r>
    </w:p>
    <w:p w:rsidR="00264B5B" w:rsidRPr="007A545C" w:rsidRDefault="00264B5B" w:rsidP="006435E9">
      <w:pPr>
        <w:keepNext/>
        <w:jc w:val="both"/>
        <w:rPr>
          <w:sz w:val="22"/>
          <w:szCs w:val="22"/>
        </w:rPr>
      </w:pPr>
      <w:r w:rsidRPr="007A545C">
        <w:rPr>
          <w:sz w:val="22"/>
          <w:szCs w:val="22"/>
        </w:rPr>
        <w:t>1) образовательные программы среднего профессионального образования – программы подготовки квалифицированных рабочих, служащих, программы подготовки специалистов среднего звена;</w:t>
      </w:r>
    </w:p>
    <w:p w:rsidR="00264B5B" w:rsidRPr="007A545C" w:rsidRDefault="00264B5B" w:rsidP="006435E9">
      <w:pPr>
        <w:keepNext/>
        <w:jc w:val="both"/>
        <w:rPr>
          <w:sz w:val="22"/>
          <w:szCs w:val="22"/>
        </w:rPr>
      </w:pPr>
      <w:r w:rsidRPr="007A545C">
        <w:rPr>
          <w:sz w:val="22"/>
          <w:szCs w:val="22"/>
        </w:rPr>
        <w:t xml:space="preserve">2) дополнительные образовательные программы: </w:t>
      </w:r>
    </w:p>
    <w:p w:rsidR="00264B5B" w:rsidRPr="007A545C" w:rsidRDefault="00264B5B" w:rsidP="006435E9">
      <w:pPr>
        <w:keepNext/>
        <w:jc w:val="both"/>
        <w:rPr>
          <w:sz w:val="22"/>
          <w:szCs w:val="22"/>
        </w:rPr>
      </w:pPr>
      <w:r w:rsidRPr="007A545C">
        <w:rPr>
          <w:sz w:val="22"/>
          <w:szCs w:val="22"/>
        </w:rPr>
        <w:t xml:space="preserve">дополнительные общеобразовательные программы – дополнительные общеразвивающие программы, дополнительные предпрофессиональные программы; </w:t>
      </w:r>
    </w:p>
    <w:p w:rsidR="00264B5B" w:rsidRPr="007A545C" w:rsidRDefault="00264B5B" w:rsidP="006435E9">
      <w:pPr>
        <w:ind w:firstLine="709"/>
        <w:jc w:val="both"/>
        <w:rPr>
          <w:sz w:val="22"/>
          <w:szCs w:val="22"/>
        </w:rPr>
      </w:pPr>
      <w:r w:rsidRPr="007A545C">
        <w:rPr>
          <w:sz w:val="22"/>
          <w:szCs w:val="22"/>
        </w:rPr>
        <w:t>дополнительные профессиональные программы – программы повышения квалификации, программы профессиональной переподготовки;</w:t>
      </w:r>
    </w:p>
    <w:p w:rsidR="00264B5B" w:rsidRPr="007A545C" w:rsidRDefault="00264B5B" w:rsidP="006435E9">
      <w:pPr>
        <w:jc w:val="both"/>
        <w:rPr>
          <w:sz w:val="22"/>
          <w:szCs w:val="22"/>
        </w:rPr>
      </w:pPr>
      <w:r w:rsidRPr="007A545C">
        <w:rPr>
          <w:sz w:val="22"/>
          <w:szCs w:val="22"/>
        </w:rPr>
        <w:t>3) основные программы профессионального обучения – программы профессиональной подготовки по профессиям рабочих, должностям служащих, программы переподготовки рабочих, служащих, программы повышения квалификации рабочих, служащих.</w:t>
      </w:r>
    </w:p>
    <w:p w:rsidR="00264B5B" w:rsidRPr="007A545C" w:rsidRDefault="00264B5B" w:rsidP="005F58D0">
      <w:pPr>
        <w:ind w:firstLine="720"/>
        <w:jc w:val="both"/>
        <w:rPr>
          <w:sz w:val="22"/>
          <w:szCs w:val="22"/>
        </w:rPr>
      </w:pPr>
    </w:p>
    <w:p w:rsidR="00264B5B" w:rsidRPr="007A545C" w:rsidRDefault="00264B5B" w:rsidP="005F58D0">
      <w:pPr>
        <w:ind w:firstLine="720"/>
        <w:jc w:val="both"/>
        <w:rPr>
          <w:sz w:val="22"/>
          <w:szCs w:val="22"/>
        </w:rPr>
      </w:pPr>
      <w:r w:rsidRPr="007A545C">
        <w:rPr>
          <w:sz w:val="22"/>
          <w:szCs w:val="22"/>
        </w:rPr>
        <w:t>1.3. Перечень услуг (работ), осуществляемых на платной основе:</w:t>
      </w:r>
    </w:p>
    <w:p w:rsidR="00264B5B" w:rsidRPr="007A545C" w:rsidRDefault="00264B5B" w:rsidP="003B146E">
      <w:pPr>
        <w:jc w:val="both"/>
        <w:rPr>
          <w:sz w:val="22"/>
          <w:szCs w:val="22"/>
        </w:rPr>
      </w:pPr>
      <w:r w:rsidRPr="007A545C">
        <w:rPr>
          <w:sz w:val="22"/>
          <w:szCs w:val="22"/>
        </w:rPr>
        <w:t>1) реализация образовательных программ среднего профессионального образования - программ подготовки квалифицированных рабочих, служащих;</w:t>
      </w:r>
    </w:p>
    <w:p w:rsidR="00264B5B" w:rsidRPr="007A545C" w:rsidRDefault="00264B5B" w:rsidP="003B146E">
      <w:pPr>
        <w:jc w:val="both"/>
        <w:rPr>
          <w:sz w:val="22"/>
          <w:szCs w:val="22"/>
        </w:rPr>
      </w:pPr>
      <w:r w:rsidRPr="007A545C">
        <w:rPr>
          <w:sz w:val="22"/>
          <w:szCs w:val="22"/>
        </w:rPr>
        <w:t>2) деятельность по содержанию и эксплуатации имущественного комплекса, в том числе объектов движимого и недвижимого имущества, закрепленных за Автономным учреждением в установленном порядке;</w:t>
      </w:r>
    </w:p>
    <w:p w:rsidR="00264B5B" w:rsidRPr="007A545C" w:rsidRDefault="00264B5B" w:rsidP="003B146E">
      <w:pPr>
        <w:jc w:val="both"/>
        <w:rPr>
          <w:sz w:val="22"/>
          <w:szCs w:val="22"/>
        </w:rPr>
      </w:pPr>
      <w:r w:rsidRPr="007A545C">
        <w:rPr>
          <w:sz w:val="22"/>
          <w:szCs w:val="22"/>
        </w:rPr>
        <w:t>3) создание необходимых условий для охраны и укрепления здоровья, организации питания обучающихся и работников Автономного учреждения;</w:t>
      </w:r>
    </w:p>
    <w:p w:rsidR="00264B5B" w:rsidRPr="007A545C" w:rsidRDefault="00264B5B" w:rsidP="003B146E">
      <w:pPr>
        <w:jc w:val="both"/>
        <w:rPr>
          <w:sz w:val="22"/>
          <w:szCs w:val="22"/>
        </w:rPr>
      </w:pPr>
      <w:r w:rsidRPr="007A545C">
        <w:rPr>
          <w:sz w:val="22"/>
          <w:szCs w:val="22"/>
        </w:rPr>
        <w:t>4) информационное обеспечение структурных подразделений Автономного учреждения, работников и обучающихся в Автономном учреждении, создание, развитие и применение информационных сетей, баз данных, программ;</w:t>
      </w:r>
    </w:p>
    <w:p w:rsidR="00264B5B" w:rsidRPr="007A545C" w:rsidRDefault="00264B5B" w:rsidP="003B146E">
      <w:pPr>
        <w:jc w:val="both"/>
        <w:rPr>
          <w:sz w:val="22"/>
          <w:szCs w:val="22"/>
        </w:rPr>
      </w:pPr>
      <w:r w:rsidRPr="007A545C">
        <w:rPr>
          <w:sz w:val="22"/>
          <w:szCs w:val="22"/>
        </w:rPr>
        <w:t>5) обеспечение проведения аттестации педагогических работников;</w:t>
      </w:r>
    </w:p>
    <w:p w:rsidR="00264B5B" w:rsidRPr="007A545C" w:rsidRDefault="00264B5B" w:rsidP="003B146E">
      <w:pPr>
        <w:jc w:val="both"/>
        <w:rPr>
          <w:sz w:val="22"/>
          <w:szCs w:val="22"/>
        </w:rPr>
      </w:pPr>
      <w:r w:rsidRPr="007A545C">
        <w:rPr>
          <w:sz w:val="22"/>
          <w:szCs w:val="22"/>
        </w:rPr>
        <w:t>6) осуществление образовательной деятельности, не предусмотренной установленным государственным заданием либо соглашением о предоставлении субсидии на возмещение затрат, по заданиям и за счёт средств физических и (или) юридических лиц по договорам об оказании платных образовательных услуг на одинаковых при оказании одних и тех же услуг условиях;</w:t>
      </w:r>
    </w:p>
    <w:p w:rsidR="00264B5B" w:rsidRPr="007A545C" w:rsidRDefault="00264B5B" w:rsidP="003B146E">
      <w:pPr>
        <w:jc w:val="both"/>
        <w:rPr>
          <w:sz w:val="22"/>
          <w:szCs w:val="22"/>
        </w:rPr>
      </w:pPr>
      <w:r w:rsidRPr="007A545C">
        <w:rPr>
          <w:sz w:val="22"/>
          <w:szCs w:val="22"/>
        </w:rPr>
        <w:t>7) реализация товаров, созданных (произведённых) Автономным учреждением;</w:t>
      </w:r>
    </w:p>
    <w:p w:rsidR="00264B5B" w:rsidRPr="007A545C" w:rsidRDefault="00264B5B" w:rsidP="003B146E">
      <w:pPr>
        <w:jc w:val="both"/>
        <w:rPr>
          <w:sz w:val="22"/>
          <w:szCs w:val="22"/>
        </w:rPr>
      </w:pPr>
      <w:r w:rsidRPr="007A545C">
        <w:rPr>
          <w:sz w:val="22"/>
          <w:szCs w:val="22"/>
        </w:rPr>
        <w:t>8) создание результатов интеллектуальной деятельности и реализация прав на них;</w:t>
      </w:r>
    </w:p>
    <w:p w:rsidR="00264B5B" w:rsidRPr="007A545C" w:rsidRDefault="00264B5B" w:rsidP="003B146E">
      <w:pPr>
        <w:jc w:val="both"/>
        <w:rPr>
          <w:sz w:val="22"/>
          <w:szCs w:val="22"/>
        </w:rPr>
      </w:pPr>
      <w:r w:rsidRPr="007A545C">
        <w:rPr>
          <w:sz w:val="22"/>
          <w:szCs w:val="22"/>
        </w:rPr>
        <w:t>9) выпуск и реализация печатной и аудиовизуальной продукции, обучающих программ, информационных материалов;</w:t>
      </w:r>
    </w:p>
    <w:p w:rsidR="00264B5B" w:rsidRPr="007A545C" w:rsidRDefault="00264B5B" w:rsidP="003B146E">
      <w:pPr>
        <w:jc w:val="both"/>
        <w:rPr>
          <w:sz w:val="22"/>
          <w:szCs w:val="22"/>
        </w:rPr>
      </w:pPr>
      <w:r w:rsidRPr="007A545C">
        <w:rPr>
          <w:sz w:val="22"/>
          <w:szCs w:val="22"/>
        </w:rPr>
        <w:t>10) осуществление копировальных и множительных работ;</w:t>
      </w:r>
    </w:p>
    <w:p w:rsidR="00264B5B" w:rsidRPr="007A545C" w:rsidRDefault="00264B5B" w:rsidP="003B146E">
      <w:pPr>
        <w:jc w:val="both"/>
        <w:rPr>
          <w:sz w:val="22"/>
          <w:szCs w:val="22"/>
        </w:rPr>
      </w:pPr>
      <w:r w:rsidRPr="007A545C">
        <w:rPr>
          <w:sz w:val="22"/>
          <w:szCs w:val="22"/>
        </w:rPr>
        <w:t>11) предоставление библиотечных услуг и услуг по пользованию архивами лицам, не являющимся сотрудниками Автономного учреждения или обучающимися в Автономном учреждении;</w:t>
      </w:r>
    </w:p>
    <w:p w:rsidR="00264B5B" w:rsidRPr="007A545C" w:rsidRDefault="00264B5B" w:rsidP="003B146E">
      <w:pPr>
        <w:jc w:val="both"/>
        <w:rPr>
          <w:sz w:val="22"/>
          <w:szCs w:val="22"/>
        </w:rPr>
      </w:pPr>
      <w:r w:rsidRPr="007A545C">
        <w:rPr>
          <w:sz w:val="22"/>
          <w:szCs w:val="22"/>
        </w:rPr>
        <w:t>12) реализация услуг и продукции, изготовленной обучающимися в Автономном учреждении в ходе производственной практики;</w:t>
      </w:r>
    </w:p>
    <w:p w:rsidR="00264B5B" w:rsidRPr="007A545C" w:rsidRDefault="00264B5B" w:rsidP="003B146E">
      <w:pPr>
        <w:jc w:val="both"/>
        <w:rPr>
          <w:sz w:val="22"/>
          <w:szCs w:val="22"/>
        </w:rPr>
      </w:pPr>
      <w:r w:rsidRPr="007A545C">
        <w:rPr>
          <w:sz w:val="22"/>
          <w:szCs w:val="22"/>
        </w:rPr>
        <w:t>13) создание и использование интеллектуальных продуктов (полезных моделей, компьютерных программных продуктов);</w:t>
      </w:r>
    </w:p>
    <w:p w:rsidR="00264B5B" w:rsidRPr="007A545C" w:rsidRDefault="00264B5B" w:rsidP="003B146E">
      <w:pPr>
        <w:jc w:val="both"/>
        <w:rPr>
          <w:sz w:val="22"/>
          <w:szCs w:val="22"/>
        </w:rPr>
      </w:pPr>
      <w:r w:rsidRPr="007A545C">
        <w:rPr>
          <w:sz w:val="22"/>
          <w:szCs w:val="22"/>
        </w:rPr>
        <w:t>14) осуществление спортивной и физкультурно-оздоровительной деятельности;</w:t>
      </w:r>
    </w:p>
    <w:p w:rsidR="00264B5B" w:rsidRPr="007A545C" w:rsidRDefault="00264B5B" w:rsidP="003B146E">
      <w:pPr>
        <w:jc w:val="both"/>
        <w:rPr>
          <w:sz w:val="22"/>
          <w:szCs w:val="22"/>
        </w:rPr>
      </w:pPr>
      <w:r w:rsidRPr="007A545C">
        <w:rPr>
          <w:sz w:val="22"/>
          <w:szCs w:val="22"/>
        </w:rPr>
        <w:t>15) предоставление услуг по проживанию (общежитие, услуги гостиницы);</w:t>
      </w:r>
    </w:p>
    <w:p w:rsidR="00264B5B" w:rsidRPr="007A545C" w:rsidRDefault="00264B5B" w:rsidP="003B146E">
      <w:pPr>
        <w:jc w:val="both"/>
        <w:rPr>
          <w:sz w:val="22"/>
          <w:szCs w:val="22"/>
        </w:rPr>
      </w:pPr>
      <w:r w:rsidRPr="007A545C">
        <w:rPr>
          <w:sz w:val="22"/>
          <w:szCs w:val="22"/>
        </w:rPr>
        <w:t>16) приобретение, изготовление и реализация продукции общественного питания, изготовляемой и приобретаемой за счёт средств от приносящей доход деятельности, в том числе деятельности столовых, кафе и магазинов;</w:t>
      </w:r>
    </w:p>
    <w:p w:rsidR="00264B5B" w:rsidRPr="007A545C" w:rsidRDefault="00264B5B" w:rsidP="003B146E">
      <w:pPr>
        <w:jc w:val="both"/>
        <w:rPr>
          <w:sz w:val="22"/>
          <w:szCs w:val="22"/>
        </w:rPr>
      </w:pPr>
      <w:r w:rsidRPr="007A545C">
        <w:rPr>
          <w:sz w:val="22"/>
          <w:szCs w:val="22"/>
        </w:rPr>
        <w:t>17) осуществление экспертной деятельности (подготовка заключений о подготовленности к изданию новой учебно-методической литературы (учебников, учебно-методических пособий), а также о подготовленности к введению новых образовательных программ по направлению в установленной сфере деятельности);</w:t>
      </w:r>
    </w:p>
    <w:p w:rsidR="00264B5B" w:rsidRPr="007A545C" w:rsidRDefault="00264B5B" w:rsidP="003B146E">
      <w:pPr>
        <w:jc w:val="both"/>
        <w:rPr>
          <w:sz w:val="22"/>
          <w:szCs w:val="22"/>
        </w:rPr>
      </w:pPr>
      <w:r w:rsidRPr="007A545C">
        <w:rPr>
          <w:sz w:val="22"/>
          <w:szCs w:val="22"/>
        </w:rPr>
        <w:t>18) оказание услуг в области охраны труда, в том числе проведение обучения в данной области;</w:t>
      </w:r>
    </w:p>
    <w:p w:rsidR="00264B5B" w:rsidRPr="007A545C" w:rsidRDefault="00264B5B" w:rsidP="003B146E">
      <w:pPr>
        <w:jc w:val="both"/>
        <w:rPr>
          <w:sz w:val="22"/>
          <w:szCs w:val="22"/>
        </w:rPr>
      </w:pPr>
      <w:r w:rsidRPr="007A545C">
        <w:rPr>
          <w:sz w:val="22"/>
          <w:szCs w:val="22"/>
        </w:rPr>
        <w:t>19) осуществление международного сотрудничества по направлениям, соответствующим профилю деятельности Автономного учреждения; организация и проведение международных мероприятий;</w:t>
      </w:r>
    </w:p>
    <w:p w:rsidR="00264B5B" w:rsidRPr="007A545C" w:rsidRDefault="00264B5B" w:rsidP="003B146E">
      <w:pPr>
        <w:jc w:val="both"/>
        <w:rPr>
          <w:sz w:val="22"/>
          <w:szCs w:val="22"/>
        </w:rPr>
      </w:pPr>
      <w:r w:rsidRPr="007A545C">
        <w:rPr>
          <w:sz w:val="22"/>
          <w:szCs w:val="22"/>
        </w:rPr>
        <w:t>20) оказание консультационных (консалтинговых), информационных и маркетинговых услуг в установленной сфере деятельности;</w:t>
      </w:r>
    </w:p>
    <w:p w:rsidR="00264B5B" w:rsidRPr="007A545C" w:rsidRDefault="00264B5B" w:rsidP="003B146E">
      <w:pPr>
        <w:jc w:val="both"/>
        <w:rPr>
          <w:sz w:val="22"/>
          <w:szCs w:val="22"/>
        </w:rPr>
      </w:pPr>
      <w:r w:rsidRPr="007A545C">
        <w:rPr>
          <w:sz w:val="22"/>
          <w:szCs w:val="22"/>
        </w:rPr>
        <w:t>21) услуги инновационных лабораторий;</w:t>
      </w:r>
    </w:p>
    <w:p w:rsidR="00264B5B" w:rsidRPr="007A545C" w:rsidRDefault="00264B5B" w:rsidP="003B146E">
      <w:pPr>
        <w:jc w:val="both"/>
        <w:rPr>
          <w:sz w:val="22"/>
          <w:szCs w:val="22"/>
        </w:rPr>
      </w:pPr>
      <w:r w:rsidRPr="007A545C">
        <w:rPr>
          <w:sz w:val="22"/>
          <w:szCs w:val="22"/>
        </w:rPr>
        <w:t>22) выпуск и продажа информационно-методической, учебно-методической литературы;</w:t>
      </w:r>
    </w:p>
    <w:p w:rsidR="00264B5B" w:rsidRPr="007A545C" w:rsidRDefault="00264B5B" w:rsidP="003B146E">
      <w:pPr>
        <w:rPr>
          <w:sz w:val="22"/>
          <w:szCs w:val="22"/>
        </w:rPr>
      </w:pPr>
      <w:r w:rsidRPr="007A545C">
        <w:rPr>
          <w:sz w:val="22"/>
          <w:szCs w:val="22"/>
        </w:rPr>
        <w:t xml:space="preserve">23) осуществление рекламной и издательско-полиграфической деятельности, реализация результатов данной деятельности.       </w:t>
      </w:r>
    </w:p>
    <w:p w:rsidR="00264B5B" w:rsidRPr="007A545C" w:rsidRDefault="00264B5B" w:rsidP="003B146E">
      <w:pPr>
        <w:rPr>
          <w:sz w:val="22"/>
          <w:szCs w:val="22"/>
        </w:rPr>
      </w:pPr>
    </w:p>
    <w:tbl>
      <w:tblPr>
        <w:tblW w:w="9995" w:type="dxa"/>
        <w:tblInd w:w="93" w:type="dxa"/>
        <w:tblLook w:val="00A0"/>
      </w:tblPr>
      <w:tblGrid>
        <w:gridCol w:w="5565"/>
        <w:gridCol w:w="4430"/>
      </w:tblGrid>
      <w:tr w:rsidR="00264B5B" w:rsidRPr="007A545C" w:rsidTr="005F58D0">
        <w:trPr>
          <w:trHeight w:val="315"/>
        </w:trPr>
        <w:tc>
          <w:tcPr>
            <w:tcW w:w="9995" w:type="dxa"/>
            <w:gridSpan w:val="2"/>
            <w:noWrap/>
            <w:vAlign w:val="bottom"/>
          </w:tcPr>
          <w:p w:rsidR="00264B5B" w:rsidRPr="007A545C" w:rsidRDefault="00264B5B">
            <w:pPr>
              <w:jc w:val="center"/>
              <w:rPr>
                <w:b/>
                <w:bCs/>
              </w:rPr>
            </w:pPr>
            <w:bookmarkStart w:id="1" w:name="RANGE!B1"/>
            <w:bookmarkEnd w:id="1"/>
            <w:bookmarkEnd w:id="0"/>
            <w:r w:rsidRPr="007A545C">
              <w:rPr>
                <w:b/>
                <w:bCs/>
                <w:sz w:val="22"/>
                <w:szCs w:val="22"/>
              </w:rPr>
              <w:t>2. Показатели финансового состояния государственного учреждения (подразделения)</w:t>
            </w:r>
          </w:p>
        </w:tc>
      </w:tr>
      <w:tr w:rsidR="00264B5B" w:rsidRPr="007A545C" w:rsidTr="005F58D0">
        <w:trPr>
          <w:trHeight w:val="300"/>
        </w:trPr>
        <w:tc>
          <w:tcPr>
            <w:tcW w:w="5565" w:type="dxa"/>
            <w:noWrap/>
            <w:vAlign w:val="bottom"/>
          </w:tcPr>
          <w:p w:rsidR="00264B5B" w:rsidRPr="007A545C" w:rsidRDefault="00264B5B"/>
        </w:tc>
        <w:tc>
          <w:tcPr>
            <w:tcW w:w="4430" w:type="dxa"/>
            <w:noWrap/>
            <w:vAlign w:val="bottom"/>
          </w:tcPr>
          <w:p w:rsidR="00264B5B" w:rsidRPr="007A545C" w:rsidRDefault="00264B5B"/>
        </w:tc>
      </w:tr>
      <w:tr w:rsidR="00264B5B" w:rsidRPr="007A545C" w:rsidTr="005F58D0">
        <w:trPr>
          <w:trHeight w:val="315"/>
        </w:trPr>
        <w:tc>
          <w:tcPr>
            <w:tcW w:w="556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Наименование показателя</w:t>
            </w:r>
          </w:p>
        </w:tc>
        <w:tc>
          <w:tcPr>
            <w:tcW w:w="4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Сумма</w:t>
            </w:r>
          </w:p>
        </w:tc>
      </w:tr>
      <w:tr w:rsidR="00264B5B" w:rsidRPr="007A545C" w:rsidTr="005F58D0">
        <w:trPr>
          <w:trHeight w:val="315"/>
        </w:trPr>
        <w:tc>
          <w:tcPr>
            <w:tcW w:w="5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1</w:t>
            </w:r>
          </w:p>
        </w:tc>
        <w:tc>
          <w:tcPr>
            <w:tcW w:w="4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2</w:t>
            </w:r>
          </w:p>
        </w:tc>
      </w:tr>
      <w:tr w:rsidR="00264B5B" w:rsidRPr="007A545C" w:rsidTr="005F58D0">
        <w:trPr>
          <w:trHeight w:val="315"/>
        </w:trPr>
        <w:tc>
          <w:tcPr>
            <w:tcW w:w="5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>
            <w:pPr>
              <w:jc w:val="both"/>
              <w:rPr>
                <w:b/>
                <w:bCs/>
              </w:rPr>
            </w:pPr>
            <w:bookmarkStart w:id="2" w:name="RANGE!B5"/>
            <w:bookmarkEnd w:id="2"/>
            <w:r w:rsidRPr="007A545C">
              <w:rPr>
                <w:b/>
                <w:bCs/>
                <w:sz w:val="22"/>
                <w:szCs w:val="22"/>
              </w:rPr>
              <w:t>I. Нефинансовые активы, всего:</w:t>
            </w:r>
          </w:p>
        </w:tc>
        <w:tc>
          <w:tcPr>
            <w:tcW w:w="4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46549267,28 </w:t>
            </w:r>
          </w:p>
        </w:tc>
      </w:tr>
      <w:tr w:rsidR="00264B5B" w:rsidRPr="007A545C" w:rsidTr="005F58D0">
        <w:trPr>
          <w:trHeight w:val="315"/>
        </w:trPr>
        <w:tc>
          <w:tcPr>
            <w:tcW w:w="5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>
            <w:pPr>
              <w:jc w:val="both"/>
            </w:pPr>
            <w:r w:rsidRPr="007A545C">
              <w:rPr>
                <w:sz w:val="22"/>
                <w:szCs w:val="22"/>
              </w:rPr>
              <w:t>из них:</w:t>
            </w:r>
          </w:p>
        </w:tc>
        <w:tc>
          <w:tcPr>
            <w:tcW w:w="4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 </w:t>
            </w:r>
          </w:p>
        </w:tc>
      </w:tr>
      <w:tr w:rsidR="00264B5B" w:rsidRPr="007A545C" w:rsidTr="005F58D0">
        <w:trPr>
          <w:trHeight w:val="630"/>
        </w:trPr>
        <w:tc>
          <w:tcPr>
            <w:tcW w:w="5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>
            <w:pPr>
              <w:jc w:val="both"/>
            </w:pPr>
            <w:bookmarkStart w:id="3" w:name="RANGE!B7"/>
            <w:bookmarkEnd w:id="3"/>
            <w:r w:rsidRPr="007A545C">
              <w:rPr>
                <w:sz w:val="22"/>
                <w:szCs w:val="22"/>
              </w:rPr>
              <w:t xml:space="preserve"> Общая балансовая стоимость недвижимого государственного имущества, всего</w:t>
            </w:r>
          </w:p>
        </w:tc>
        <w:tc>
          <w:tcPr>
            <w:tcW w:w="4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 7975991,15</w:t>
            </w:r>
          </w:p>
        </w:tc>
      </w:tr>
      <w:tr w:rsidR="00264B5B" w:rsidRPr="007A545C" w:rsidTr="005F58D0">
        <w:trPr>
          <w:trHeight w:val="315"/>
        </w:trPr>
        <w:tc>
          <w:tcPr>
            <w:tcW w:w="5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>
            <w:pPr>
              <w:jc w:val="both"/>
            </w:pPr>
            <w:r w:rsidRPr="007A545C">
              <w:rPr>
                <w:sz w:val="22"/>
                <w:szCs w:val="22"/>
              </w:rPr>
              <w:t>в том числе:</w:t>
            </w:r>
          </w:p>
        </w:tc>
        <w:tc>
          <w:tcPr>
            <w:tcW w:w="4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 </w:t>
            </w:r>
          </w:p>
        </w:tc>
      </w:tr>
      <w:tr w:rsidR="00264B5B" w:rsidRPr="007A545C" w:rsidTr="005F58D0">
        <w:trPr>
          <w:trHeight w:val="945"/>
        </w:trPr>
        <w:tc>
          <w:tcPr>
            <w:tcW w:w="5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>
            <w:pPr>
              <w:jc w:val="both"/>
            </w:pPr>
            <w:bookmarkStart w:id="4" w:name="RANGE!B9"/>
            <w:bookmarkEnd w:id="4"/>
            <w:r w:rsidRPr="007A545C">
              <w:rPr>
                <w:sz w:val="22"/>
                <w:szCs w:val="22"/>
              </w:rPr>
              <w:t>Стоимость имущества, закрепленного собственником имущества за государственным учреждением (подразделением) на праве оперативного управления</w:t>
            </w:r>
          </w:p>
        </w:tc>
        <w:tc>
          <w:tcPr>
            <w:tcW w:w="4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7975991,15 </w:t>
            </w:r>
          </w:p>
        </w:tc>
      </w:tr>
      <w:tr w:rsidR="00264B5B" w:rsidRPr="007A545C" w:rsidTr="005F58D0">
        <w:trPr>
          <w:trHeight w:val="945"/>
        </w:trPr>
        <w:tc>
          <w:tcPr>
            <w:tcW w:w="5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>
            <w:pPr>
              <w:jc w:val="both"/>
            </w:pPr>
            <w:bookmarkStart w:id="5" w:name="RANGE!B10"/>
            <w:bookmarkEnd w:id="5"/>
            <w:r w:rsidRPr="007A545C">
              <w:rPr>
                <w:sz w:val="22"/>
                <w:szCs w:val="22"/>
              </w:rPr>
              <w:t>Стоимость имущества, приобретенного государственным учреждением (подразделением) за счет выделенных собственником имущества учреждения средств</w:t>
            </w:r>
          </w:p>
        </w:tc>
        <w:tc>
          <w:tcPr>
            <w:tcW w:w="4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32406074,80 </w:t>
            </w:r>
          </w:p>
        </w:tc>
      </w:tr>
      <w:tr w:rsidR="00264B5B" w:rsidRPr="007A545C" w:rsidTr="005F58D0">
        <w:trPr>
          <w:trHeight w:val="945"/>
        </w:trPr>
        <w:tc>
          <w:tcPr>
            <w:tcW w:w="5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>
            <w:pPr>
              <w:jc w:val="both"/>
            </w:pPr>
            <w:bookmarkStart w:id="6" w:name="RANGE!B11"/>
            <w:bookmarkEnd w:id="6"/>
            <w:r w:rsidRPr="007A545C">
              <w:rPr>
                <w:sz w:val="22"/>
                <w:szCs w:val="22"/>
              </w:rPr>
              <w:t>Стоимость имущества, приобретенного государственным учреждением (подразделением) за счет доходов, полученных от платной и иной приносящей доход деятельности</w:t>
            </w:r>
          </w:p>
        </w:tc>
        <w:tc>
          <w:tcPr>
            <w:tcW w:w="4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6167201,33 </w:t>
            </w:r>
          </w:p>
        </w:tc>
      </w:tr>
      <w:tr w:rsidR="00264B5B" w:rsidRPr="007A545C" w:rsidTr="005F58D0">
        <w:trPr>
          <w:trHeight w:val="630"/>
        </w:trPr>
        <w:tc>
          <w:tcPr>
            <w:tcW w:w="5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>
            <w:pPr>
              <w:jc w:val="both"/>
            </w:pPr>
            <w:bookmarkStart w:id="7" w:name="RANGE!B12"/>
            <w:bookmarkEnd w:id="7"/>
            <w:r w:rsidRPr="007A545C">
              <w:rPr>
                <w:sz w:val="22"/>
                <w:szCs w:val="22"/>
              </w:rPr>
              <w:t>Остаточная стоимость недвижимого государственного имущества</w:t>
            </w:r>
          </w:p>
        </w:tc>
        <w:tc>
          <w:tcPr>
            <w:tcW w:w="4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3400746,06 </w:t>
            </w:r>
          </w:p>
        </w:tc>
      </w:tr>
      <w:tr w:rsidR="00264B5B" w:rsidRPr="007A545C" w:rsidTr="005F58D0">
        <w:trPr>
          <w:trHeight w:val="630"/>
        </w:trPr>
        <w:tc>
          <w:tcPr>
            <w:tcW w:w="5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>
            <w:pPr>
              <w:jc w:val="both"/>
            </w:pPr>
            <w:bookmarkStart w:id="8" w:name="RANGE!B13"/>
            <w:bookmarkEnd w:id="8"/>
            <w:r w:rsidRPr="007A545C">
              <w:rPr>
                <w:sz w:val="22"/>
                <w:szCs w:val="22"/>
              </w:rPr>
              <w:t>Общая балансовая стоимость движимого государственного имущества, всего</w:t>
            </w:r>
          </w:p>
        </w:tc>
        <w:tc>
          <w:tcPr>
            <w:tcW w:w="4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 w:rsidP="00665817">
            <w:pPr>
              <w:jc w:val="center"/>
            </w:pPr>
            <w:r w:rsidRPr="007A545C">
              <w:rPr>
                <w:sz w:val="22"/>
                <w:szCs w:val="22"/>
              </w:rPr>
              <w:t> 38573276,13</w:t>
            </w:r>
          </w:p>
        </w:tc>
      </w:tr>
      <w:tr w:rsidR="00264B5B" w:rsidRPr="007A545C" w:rsidTr="005F58D0">
        <w:trPr>
          <w:trHeight w:val="315"/>
        </w:trPr>
        <w:tc>
          <w:tcPr>
            <w:tcW w:w="5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>
            <w:pPr>
              <w:jc w:val="both"/>
            </w:pPr>
            <w:r w:rsidRPr="007A545C">
              <w:rPr>
                <w:sz w:val="22"/>
                <w:szCs w:val="22"/>
              </w:rPr>
              <w:t>в том числе:</w:t>
            </w:r>
          </w:p>
        </w:tc>
        <w:tc>
          <w:tcPr>
            <w:tcW w:w="4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 </w:t>
            </w:r>
          </w:p>
        </w:tc>
      </w:tr>
      <w:tr w:rsidR="00264B5B" w:rsidRPr="007A545C" w:rsidTr="005F58D0">
        <w:trPr>
          <w:trHeight w:val="630"/>
        </w:trPr>
        <w:tc>
          <w:tcPr>
            <w:tcW w:w="5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>
            <w:pPr>
              <w:jc w:val="both"/>
            </w:pPr>
            <w:bookmarkStart w:id="9" w:name="RANGE!B15"/>
            <w:bookmarkEnd w:id="9"/>
            <w:r w:rsidRPr="007A545C">
              <w:rPr>
                <w:sz w:val="22"/>
                <w:szCs w:val="22"/>
              </w:rPr>
              <w:t>Общая балансовая стоимость особо ценного движимого имущества</w:t>
            </w:r>
          </w:p>
        </w:tc>
        <w:tc>
          <w:tcPr>
            <w:tcW w:w="4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27828724,15 </w:t>
            </w:r>
          </w:p>
        </w:tc>
      </w:tr>
      <w:tr w:rsidR="00264B5B" w:rsidRPr="007A545C" w:rsidTr="005F58D0">
        <w:trPr>
          <w:trHeight w:val="630"/>
        </w:trPr>
        <w:tc>
          <w:tcPr>
            <w:tcW w:w="5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>
            <w:pPr>
              <w:jc w:val="both"/>
            </w:pPr>
            <w:bookmarkStart w:id="10" w:name="RANGE!B16"/>
            <w:bookmarkEnd w:id="10"/>
            <w:r w:rsidRPr="007A545C">
              <w:rPr>
                <w:sz w:val="22"/>
                <w:szCs w:val="22"/>
              </w:rPr>
              <w:t>Остаточная стоимость особо ценного движимого имущества</w:t>
            </w:r>
          </w:p>
        </w:tc>
        <w:tc>
          <w:tcPr>
            <w:tcW w:w="4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14949459,75 </w:t>
            </w:r>
          </w:p>
        </w:tc>
      </w:tr>
      <w:tr w:rsidR="00264B5B" w:rsidRPr="007A545C" w:rsidTr="005F58D0">
        <w:trPr>
          <w:trHeight w:val="315"/>
        </w:trPr>
        <w:tc>
          <w:tcPr>
            <w:tcW w:w="5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>
            <w:pPr>
              <w:jc w:val="both"/>
              <w:rPr>
                <w:b/>
                <w:bCs/>
              </w:rPr>
            </w:pPr>
            <w:bookmarkStart w:id="11" w:name="RANGE!B17"/>
            <w:bookmarkEnd w:id="11"/>
            <w:r w:rsidRPr="007A545C">
              <w:rPr>
                <w:b/>
                <w:bCs/>
                <w:sz w:val="22"/>
                <w:szCs w:val="22"/>
              </w:rPr>
              <w:t>II. Финансовые активы, всего</w:t>
            </w:r>
          </w:p>
        </w:tc>
        <w:tc>
          <w:tcPr>
            <w:tcW w:w="4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440400,91 </w:t>
            </w:r>
          </w:p>
        </w:tc>
      </w:tr>
      <w:tr w:rsidR="00264B5B" w:rsidRPr="007A545C" w:rsidTr="005F58D0">
        <w:trPr>
          <w:trHeight w:val="315"/>
        </w:trPr>
        <w:tc>
          <w:tcPr>
            <w:tcW w:w="5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>
            <w:pPr>
              <w:jc w:val="both"/>
            </w:pPr>
            <w:r w:rsidRPr="007A545C">
              <w:rPr>
                <w:sz w:val="22"/>
                <w:szCs w:val="22"/>
              </w:rPr>
              <w:t>из них:</w:t>
            </w:r>
          </w:p>
        </w:tc>
        <w:tc>
          <w:tcPr>
            <w:tcW w:w="4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 </w:t>
            </w:r>
          </w:p>
        </w:tc>
      </w:tr>
      <w:tr w:rsidR="00264B5B" w:rsidRPr="007A545C" w:rsidTr="005F58D0">
        <w:trPr>
          <w:trHeight w:val="630"/>
        </w:trPr>
        <w:tc>
          <w:tcPr>
            <w:tcW w:w="5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>
            <w:pPr>
              <w:jc w:val="both"/>
            </w:pPr>
            <w:bookmarkStart w:id="12" w:name="RANGE!B19"/>
            <w:bookmarkEnd w:id="12"/>
            <w:r w:rsidRPr="007A545C">
              <w:rPr>
                <w:sz w:val="22"/>
                <w:szCs w:val="22"/>
              </w:rPr>
              <w:t xml:space="preserve"> Дебиторская задолженность по доходам, полученным за счет средств областного бюджета</w:t>
            </w:r>
          </w:p>
        </w:tc>
        <w:tc>
          <w:tcPr>
            <w:tcW w:w="4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 </w:t>
            </w:r>
          </w:p>
        </w:tc>
      </w:tr>
      <w:tr w:rsidR="00264B5B" w:rsidRPr="007A545C" w:rsidTr="005F58D0">
        <w:trPr>
          <w:trHeight w:val="630"/>
        </w:trPr>
        <w:tc>
          <w:tcPr>
            <w:tcW w:w="5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>
            <w:pPr>
              <w:jc w:val="both"/>
            </w:pPr>
            <w:bookmarkStart w:id="13" w:name="RANGE!B20"/>
            <w:bookmarkEnd w:id="13"/>
            <w:r w:rsidRPr="007A545C">
              <w:rPr>
                <w:sz w:val="22"/>
                <w:szCs w:val="22"/>
              </w:rPr>
              <w:t>Дебиторская задолженность по выданным авансам, полученным за счет средств областного бюджета всего:</w:t>
            </w:r>
          </w:p>
        </w:tc>
        <w:tc>
          <w:tcPr>
            <w:tcW w:w="4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 </w:t>
            </w:r>
          </w:p>
        </w:tc>
      </w:tr>
      <w:tr w:rsidR="00264B5B" w:rsidRPr="007A545C" w:rsidTr="005F58D0">
        <w:trPr>
          <w:trHeight w:val="315"/>
        </w:trPr>
        <w:tc>
          <w:tcPr>
            <w:tcW w:w="5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>
            <w:pPr>
              <w:jc w:val="both"/>
            </w:pPr>
            <w:r w:rsidRPr="007A545C">
              <w:rPr>
                <w:sz w:val="22"/>
                <w:szCs w:val="22"/>
              </w:rPr>
              <w:t>в том числе:</w:t>
            </w:r>
          </w:p>
        </w:tc>
        <w:tc>
          <w:tcPr>
            <w:tcW w:w="4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 </w:t>
            </w:r>
          </w:p>
        </w:tc>
      </w:tr>
      <w:tr w:rsidR="00264B5B" w:rsidRPr="007A545C" w:rsidTr="005F58D0">
        <w:trPr>
          <w:trHeight w:val="315"/>
        </w:trPr>
        <w:tc>
          <w:tcPr>
            <w:tcW w:w="5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>
            <w:pPr>
              <w:jc w:val="both"/>
            </w:pPr>
            <w:bookmarkStart w:id="14" w:name="RANGE!B22"/>
            <w:bookmarkEnd w:id="14"/>
            <w:r w:rsidRPr="007A545C">
              <w:rPr>
                <w:sz w:val="22"/>
                <w:szCs w:val="22"/>
              </w:rPr>
              <w:t>Заработная плата</w:t>
            </w:r>
          </w:p>
        </w:tc>
        <w:tc>
          <w:tcPr>
            <w:tcW w:w="4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 </w:t>
            </w:r>
          </w:p>
        </w:tc>
      </w:tr>
      <w:tr w:rsidR="00264B5B" w:rsidRPr="007A545C" w:rsidTr="005F58D0">
        <w:trPr>
          <w:trHeight w:val="315"/>
        </w:trPr>
        <w:tc>
          <w:tcPr>
            <w:tcW w:w="5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>
            <w:pPr>
              <w:jc w:val="both"/>
            </w:pPr>
            <w:bookmarkStart w:id="15" w:name="RANGE!B23"/>
            <w:bookmarkEnd w:id="15"/>
            <w:r w:rsidRPr="007A545C">
              <w:rPr>
                <w:sz w:val="22"/>
                <w:szCs w:val="22"/>
              </w:rPr>
              <w:t>Прочие выплаты</w:t>
            </w:r>
          </w:p>
        </w:tc>
        <w:tc>
          <w:tcPr>
            <w:tcW w:w="4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 </w:t>
            </w:r>
          </w:p>
        </w:tc>
      </w:tr>
      <w:tr w:rsidR="00264B5B" w:rsidRPr="007A545C" w:rsidTr="005F58D0">
        <w:trPr>
          <w:trHeight w:val="315"/>
        </w:trPr>
        <w:tc>
          <w:tcPr>
            <w:tcW w:w="5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>
            <w:pPr>
              <w:jc w:val="both"/>
            </w:pPr>
            <w:bookmarkStart w:id="16" w:name="RANGE!B24"/>
            <w:bookmarkEnd w:id="16"/>
            <w:r w:rsidRPr="007A545C">
              <w:rPr>
                <w:sz w:val="22"/>
                <w:szCs w:val="22"/>
              </w:rPr>
              <w:t>Начисления на выплаты по оплате труда</w:t>
            </w:r>
          </w:p>
        </w:tc>
        <w:tc>
          <w:tcPr>
            <w:tcW w:w="4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 </w:t>
            </w:r>
          </w:p>
        </w:tc>
      </w:tr>
      <w:tr w:rsidR="00264B5B" w:rsidRPr="007A545C" w:rsidTr="005F58D0">
        <w:trPr>
          <w:trHeight w:val="152"/>
        </w:trPr>
        <w:tc>
          <w:tcPr>
            <w:tcW w:w="5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1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2</w:t>
            </w:r>
          </w:p>
        </w:tc>
      </w:tr>
      <w:tr w:rsidR="00264B5B" w:rsidRPr="007A545C" w:rsidTr="005F58D0">
        <w:trPr>
          <w:trHeight w:val="315"/>
        </w:trPr>
        <w:tc>
          <w:tcPr>
            <w:tcW w:w="5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>
            <w:pPr>
              <w:jc w:val="both"/>
            </w:pPr>
            <w:bookmarkStart w:id="17" w:name="RANGE!B25"/>
            <w:bookmarkEnd w:id="17"/>
            <w:r w:rsidRPr="007A545C">
              <w:rPr>
                <w:sz w:val="22"/>
                <w:szCs w:val="22"/>
              </w:rPr>
              <w:t>Услуги связи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 </w:t>
            </w:r>
          </w:p>
        </w:tc>
      </w:tr>
      <w:tr w:rsidR="00264B5B" w:rsidRPr="007A545C" w:rsidTr="005F58D0">
        <w:trPr>
          <w:trHeight w:val="315"/>
        </w:trPr>
        <w:tc>
          <w:tcPr>
            <w:tcW w:w="5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>
            <w:pPr>
              <w:jc w:val="both"/>
            </w:pPr>
            <w:bookmarkStart w:id="18" w:name="RANGE!B26"/>
            <w:bookmarkEnd w:id="18"/>
            <w:r w:rsidRPr="007A545C">
              <w:rPr>
                <w:sz w:val="22"/>
                <w:szCs w:val="22"/>
              </w:rPr>
              <w:t>Транспортные услуги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 </w:t>
            </w:r>
          </w:p>
        </w:tc>
      </w:tr>
      <w:tr w:rsidR="00264B5B" w:rsidRPr="007A545C" w:rsidTr="005F58D0">
        <w:trPr>
          <w:trHeight w:val="315"/>
        </w:trPr>
        <w:tc>
          <w:tcPr>
            <w:tcW w:w="5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>
            <w:pPr>
              <w:jc w:val="both"/>
            </w:pPr>
            <w:bookmarkStart w:id="19" w:name="RANGE!B27"/>
            <w:bookmarkEnd w:id="19"/>
            <w:r w:rsidRPr="007A545C">
              <w:rPr>
                <w:sz w:val="22"/>
                <w:szCs w:val="22"/>
              </w:rPr>
              <w:t>Коммунальные услуги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 </w:t>
            </w:r>
          </w:p>
        </w:tc>
      </w:tr>
      <w:tr w:rsidR="00264B5B" w:rsidRPr="007A545C" w:rsidTr="005F58D0">
        <w:trPr>
          <w:trHeight w:val="345"/>
        </w:trPr>
        <w:tc>
          <w:tcPr>
            <w:tcW w:w="5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>
            <w:pPr>
              <w:jc w:val="both"/>
            </w:pPr>
            <w:bookmarkStart w:id="20" w:name="RANGE!B28"/>
            <w:bookmarkEnd w:id="20"/>
            <w:r w:rsidRPr="007A545C">
              <w:rPr>
                <w:sz w:val="22"/>
                <w:szCs w:val="22"/>
              </w:rPr>
              <w:t>Арендная плата за пользование имуществом</w:t>
            </w:r>
          </w:p>
        </w:tc>
        <w:tc>
          <w:tcPr>
            <w:tcW w:w="4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 </w:t>
            </w:r>
          </w:p>
        </w:tc>
      </w:tr>
      <w:tr w:rsidR="00264B5B" w:rsidRPr="007A545C" w:rsidTr="005F58D0">
        <w:trPr>
          <w:trHeight w:val="315"/>
        </w:trPr>
        <w:tc>
          <w:tcPr>
            <w:tcW w:w="5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>
            <w:pPr>
              <w:jc w:val="both"/>
            </w:pPr>
            <w:bookmarkStart w:id="21" w:name="RANGE!B29"/>
            <w:bookmarkEnd w:id="21"/>
            <w:r w:rsidRPr="007A545C">
              <w:rPr>
                <w:sz w:val="22"/>
                <w:szCs w:val="22"/>
              </w:rPr>
              <w:t>Работы, услуги по содержанию имущества</w:t>
            </w:r>
          </w:p>
        </w:tc>
        <w:tc>
          <w:tcPr>
            <w:tcW w:w="4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 </w:t>
            </w:r>
          </w:p>
        </w:tc>
      </w:tr>
      <w:tr w:rsidR="00264B5B" w:rsidRPr="007A545C" w:rsidTr="005F58D0">
        <w:trPr>
          <w:trHeight w:val="315"/>
        </w:trPr>
        <w:tc>
          <w:tcPr>
            <w:tcW w:w="5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>
            <w:pPr>
              <w:jc w:val="both"/>
            </w:pPr>
            <w:bookmarkStart w:id="22" w:name="RANGE!B30"/>
            <w:bookmarkEnd w:id="22"/>
            <w:r w:rsidRPr="007A545C">
              <w:rPr>
                <w:sz w:val="22"/>
                <w:szCs w:val="22"/>
              </w:rPr>
              <w:t>Прочие работы, услуги</w:t>
            </w:r>
          </w:p>
        </w:tc>
        <w:tc>
          <w:tcPr>
            <w:tcW w:w="4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 </w:t>
            </w:r>
          </w:p>
        </w:tc>
      </w:tr>
      <w:tr w:rsidR="00264B5B" w:rsidRPr="007A545C" w:rsidTr="005F58D0">
        <w:trPr>
          <w:trHeight w:val="315"/>
        </w:trPr>
        <w:tc>
          <w:tcPr>
            <w:tcW w:w="5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>
            <w:pPr>
              <w:jc w:val="both"/>
            </w:pPr>
            <w:r w:rsidRPr="007A545C">
              <w:rPr>
                <w:sz w:val="22"/>
                <w:szCs w:val="22"/>
              </w:rPr>
              <w:t>Пособия по социальной помощи населению</w:t>
            </w:r>
          </w:p>
        </w:tc>
        <w:tc>
          <w:tcPr>
            <w:tcW w:w="4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 </w:t>
            </w:r>
          </w:p>
        </w:tc>
      </w:tr>
      <w:tr w:rsidR="00264B5B" w:rsidRPr="007A545C" w:rsidTr="005F58D0">
        <w:trPr>
          <w:trHeight w:val="315"/>
        </w:trPr>
        <w:tc>
          <w:tcPr>
            <w:tcW w:w="5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>
            <w:pPr>
              <w:jc w:val="both"/>
            </w:pPr>
            <w:r w:rsidRPr="007A545C">
              <w:rPr>
                <w:sz w:val="22"/>
                <w:szCs w:val="22"/>
              </w:rPr>
              <w:t>Прочие расходы</w:t>
            </w:r>
          </w:p>
        </w:tc>
        <w:tc>
          <w:tcPr>
            <w:tcW w:w="4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 </w:t>
            </w:r>
          </w:p>
        </w:tc>
      </w:tr>
      <w:tr w:rsidR="00264B5B" w:rsidRPr="007A545C" w:rsidTr="005F58D0">
        <w:trPr>
          <w:trHeight w:val="315"/>
        </w:trPr>
        <w:tc>
          <w:tcPr>
            <w:tcW w:w="5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>
            <w:pPr>
              <w:jc w:val="both"/>
            </w:pPr>
            <w:r w:rsidRPr="007A545C">
              <w:rPr>
                <w:sz w:val="22"/>
                <w:szCs w:val="22"/>
              </w:rPr>
              <w:t>Увеличение стоимости основных средств</w:t>
            </w:r>
          </w:p>
        </w:tc>
        <w:tc>
          <w:tcPr>
            <w:tcW w:w="4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 </w:t>
            </w:r>
          </w:p>
        </w:tc>
      </w:tr>
      <w:tr w:rsidR="00264B5B" w:rsidRPr="007A545C" w:rsidTr="005F58D0">
        <w:trPr>
          <w:trHeight w:val="315"/>
        </w:trPr>
        <w:tc>
          <w:tcPr>
            <w:tcW w:w="5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>
            <w:pPr>
              <w:jc w:val="both"/>
            </w:pPr>
            <w:bookmarkStart w:id="23" w:name="RANGE!B34"/>
            <w:bookmarkEnd w:id="23"/>
            <w:r w:rsidRPr="007A545C">
              <w:rPr>
                <w:sz w:val="22"/>
                <w:szCs w:val="22"/>
              </w:rPr>
              <w:t>Увеличение стоимости материальных запасов</w:t>
            </w:r>
          </w:p>
        </w:tc>
        <w:tc>
          <w:tcPr>
            <w:tcW w:w="4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 </w:t>
            </w:r>
          </w:p>
        </w:tc>
      </w:tr>
      <w:tr w:rsidR="00264B5B" w:rsidRPr="007A545C" w:rsidTr="005F58D0">
        <w:trPr>
          <w:trHeight w:val="630"/>
        </w:trPr>
        <w:tc>
          <w:tcPr>
            <w:tcW w:w="5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>
            <w:pPr>
              <w:jc w:val="both"/>
            </w:pPr>
            <w:bookmarkStart w:id="24" w:name="RANGE!B35"/>
            <w:bookmarkEnd w:id="24"/>
            <w:r w:rsidRPr="007A545C">
              <w:rPr>
                <w:sz w:val="22"/>
                <w:szCs w:val="22"/>
              </w:rPr>
              <w:t xml:space="preserve"> Дебиторская задолженность по доходам, полученных от платной и иной приносящей доход деятельности, всего:</w:t>
            </w:r>
          </w:p>
        </w:tc>
        <w:tc>
          <w:tcPr>
            <w:tcW w:w="4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94563,08 </w:t>
            </w:r>
          </w:p>
        </w:tc>
      </w:tr>
      <w:tr w:rsidR="00264B5B" w:rsidRPr="007A545C" w:rsidTr="005F58D0">
        <w:trPr>
          <w:trHeight w:val="811"/>
        </w:trPr>
        <w:tc>
          <w:tcPr>
            <w:tcW w:w="5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>
            <w:pPr>
              <w:jc w:val="both"/>
            </w:pPr>
            <w:r w:rsidRPr="007A545C">
              <w:rPr>
                <w:sz w:val="22"/>
                <w:szCs w:val="22"/>
              </w:rPr>
              <w:t>Дебиторская задолженность по выданным авансам за счет доходов, полученных от платной и иной приносящей доход деятельности, всего:</w:t>
            </w:r>
          </w:p>
        </w:tc>
        <w:tc>
          <w:tcPr>
            <w:tcW w:w="4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 </w:t>
            </w:r>
          </w:p>
        </w:tc>
      </w:tr>
      <w:tr w:rsidR="00264B5B" w:rsidRPr="007A545C" w:rsidTr="005F58D0">
        <w:trPr>
          <w:trHeight w:val="315"/>
        </w:trPr>
        <w:tc>
          <w:tcPr>
            <w:tcW w:w="5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>
            <w:pPr>
              <w:jc w:val="both"/>
            </w:pPr>
            <w:r w:rsidRPr="007A545C">
              <w:rPr>
                <w:sz w:val="22"/>
                <w:szCs w:val="22"/>
              </w:rPr>
              <w:t>в том числе:</w:t>
            </w:r>
          </w:p>
        </w:tc>
        <w:tc>
          <w:tcPr>
            <w:tcW w:w="4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 </w:t>
            </w:r>
          </w:p>
        </w:tc>
      </w:tr>
      <w:tr w:rsidR="00264B5B" w:rsidRPr="007A545C" w:rsidTr="005F58D0">
        <w:trPr>
          <w:trHeight w:val="315"/>
        </w:trPr>
        <w:tc>
          <w:tcPr>
            <w:tcW w:w="5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>
            <w:pPr>
              <w:jc w:val="both"/>
            </w:pPr>
            <w:bookmarkStart w:id="25" w:name="RANGE!B38"/>
            <w:bookmarkEnd w:id="25"/>
            <w:r w:rsidRPr="007A545C">
              <w:rPr>
                <w:sz w:val="22"/>
                <w:szCs w:val="22"/>
              </w:rPr>
              <w:t>Заработная плата</w:t>
            </w:r>
          </w:p>
        </w:tc>
        <w:tc>
          <w:tcPr>
            <w:tcW w:w="4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 </w:t>
            </w:r>
          </w:p>
        </w:tc>
      </w:tr>
      <w:tr w:rsidR="00264B5B" w:rsidRPr="007A545C" w:rsidTr="005F58D0">
        <w:trPr>
          <w:trHeight w:val="315"/>
        </w:trPr>
        <w:tc>
          <w:tcPr>
            <w:tcW w:w="5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>
            <w:pPr>
              <w:jc w:val="both"/>
            </w:pPr>
            <w:bookmarkStart w:id="26" w:name="RANGE!B39"/>
            <w:bookmarkEnd w:id="26"/>
            <w:r w:rsidRPr="007A545C">
              <w:rPr>
                <w:sz w:val="22"/>
                <w:szCs w:val="22"/>
              </w:rPr>
              <w:t>Прочие выплаты</w:t>
            </w:r>
          </w:p>
        </w:tc>
        <w:tc>
          <w:tcPr>
            <w:tcW w:w="4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 </w:t>
            </w:r>
          </w:p>
        </w:tc>
      </w:tr>
      <w:tr w:rsidR="00264B5B" w:rsidRPr="007A545C" w:rsidTr="005F58D0">
        <w:trPr>
          <w:trHeight w:val="315"/>
        </w:trPr>
        <w:tc>
          <w:tcPr>
            <w:tcW w:w="5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>
            <w:pPr>
              <w:jc w:val="both"/>
            </w:pPr>
            <w:bookmarkStart w:id="27" w:name="RANGE!B40"/>
            <w:bookmarkEnd w:id="27"/>
            <w:r w:rsidRPr="007A545C">
              <w:rPr>
                <w:sz w:val="22"/>
                <w:szCs w:val="22"/>
              </w:rPr>
              <w:t>Начисления на выплаты по оплате труда</w:t>
            </w:r>
          </w:p>
        </w:tc>
        <w:tc>
          <w:tcPr>
            <w:tcW w:w="4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 </w:t>
            </w:r>
          </w:p>
        </w:tc>
      </w:tr>
      <w:tr w:rsidR="00264B5B" w:rsidRPr="007A545C" w:rsidTr="005F58D0">
        <w:trPr>
          <w:trHeight w:val="315"/>
        </w:trPr>
        <w:tc>
          <w:tcPr>
            <w:tcW w:w="5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>
            <w:pPr>
              <w:jc w:val="both"/>
            </w:pPr>
            <w:bookmarkStart w:id="28" w:name="RANGE!B41"/>
            <w:bookmarkEnd w:id="28"/>
            <w:r w:rsidRPr="007A545C">
              <w:rPr>
                <w:sz w:val="22"/>
                <w:szCs w:val="22"/>
              </w:rPr>
              <w:t>Услуги связи</w:t>
            </w:r>
          </w:p>
        </w:tc>
        <w:tc>
          <w:tcPr>
            <w:tcW w:w="4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 </w:t>
            </w:r>
          </w:p>
        </w:tc>
      </w:tr>
      <w:tr w:rsidR="00264B5B" w:rsidRPr="007A545C" w:rsidTr="005F58D0">
        <w:trPr>
          <w:trHeight w:val="315"/>
        </w:trPr>
        <w:tc>
          <w:tcPr>
            <w:tcW w:w="5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>
            <w:pPr>
              <w:jc w:val="both"/>
            </w:pPr>
            <w:bookmarkStart w:id="29" w:name="RANGE!B42"/>
            <w:bookmarkEnd w:id="29"/>
            <w:r w:rsidRPr="007A545C">
              <w:rPr>
                <w:sz w:val="22"/>
                <w:szCs w:val="22"/>
              </w:rPr>
              <w:t>Транспортные услуги</w:t>
            </w:r>
          </w:p>
        </w:tc>
        <w:tc>
          <w:tcPr>
            <w:tcW w:w="4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 </w:t>
            </w:r>
          </w:p>
        </w:tc>
      </w:tr>
      <w:tr w:rsidR="00264B5B" w:rsidRPr="007A545C" w:rsidTr="005F58D0">
        <w:trPr>
          <w:trHeight w:val="315"/>
        </w:trPr>
        <w:tc>
          <w:tcPr>
            <w:tcW w:w="5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>
            <w:pPr>
              <w:jc w:val="both"/>
            </w:pPr>
            <w:bookmarkStart w:id="30" w:name="RANGE!B43"/>
            <w:bookmarkEnd w:id="30"/>
            <w:r w:rsidRPr="007A545C">
              <w:rPr>
                <w:sz w:val="22"/>
                <w:szCs w:val="22"/>
              </w:rPr>
              <w:t>Коммунальные услуги</w:t>
            </w:r>
          </w:p>
        </w:tc>
        <w:tc>
          <w:tcPr>
            <w:tcW w:w="4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 </w:t>
            </w:r>
          </w:p>
        </w:tc>
      </w:tr>
      <w:tr w:rsidR="00264B5B" w:rsidRPr="007A545C" w:rsidTr="005F58D0">
        <w:trPr>
          <w:trHeight w:val="315"/>
        </w:trPr>
        <w:tc>
          <w:tcPr>
            <w:tcW w:w="5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>
            <w:pPr>
              <w:jc w:val="both"/>
            </w:pPr>
            <w:bookmarkStart w:id="31" w:name="RANGE!B44"/>
            <w:bookmarkEnd w:id="31"/>
            <w:r w:rsidRPr="007A545C">
              <w:rPr>
                <w:sz w:val="22"/>
                <w:szCs w:val="22"/>
              </w:rPr>
              <w:t>Арендная плата за пользование имуществом</w:t>
            </w:r>
          </w:p>
        </w:tc>
        <w:tc>
          <w:tcPr>
            <w:tcW w:w="4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 </w:t>
            </w:r>
          </w:p>
        </w:tc>
      </w:tr>
      <w:tr w:rsidR="00264B5B" w:rsidRPr="007A545C" w:rsidTr="005F58D0">
        <w:trPr>
          <w:trHeight w:val="315"/>
        </w:trPr>
        <w:tc>
          <w:tcPr>
            <w:tcW w:w="5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>
            <w:pPr>
              <w:jc w:val="both"/>
            </w:pPr>
            <w:bookmarkStart w:id="32" w:name="RANGE!B45"/>
            <w:bookmarkEnd w:id="32"/>
            <w:r w:rsidRPr="007A545C">
              <w:rPr>
                <w:sz w:val="22"/>
                <w:szCs w:val="22"/>
              </w:rPr>
              <w:t>Работы, услуги по содержанию имущества</w:t>
            </w:r>
          </w:p>
        </w:tc>
        <w:tc>
          <w:tcPr>
            <w:tcW w:w="4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 </w:t>
            </w:r>
          </w:p>
        </w:tc>
      </w:tr>
      <w:tr w:rsidR="00264B5B" w:rsidRPr="007A545C" w:rsidTr="005F58D0">
        <w:trPr>
          <w:trHeight w:val="315"/>
        </w:trPr>
        <w:tc>
          <w:tcPr>
            <w:tcW w:w="5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>
            <w:pPr>
              <w:jc w:val="both"/>
            </w:pPr>
            <w:bookmarkStart w:id="33" w:name="RANGE!B46"/>
            <w:bookmarkEnd w:id="33"/>
            <w:r w:rsidRPr="007A545C">
              <w:rPr>
                <w:sz w:val="22"/>
                <w:szCs w:val="22"/>
              </w:rPr>
              <w:t>Прочие работы, услуги</w:t>
            </w:r>
          </w:p>
        </w:tc>
        <w:tc>
          <w:tcPr>
            <w:tcW w:w="4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 </w:t>
            </w:r>
          </w:p>
        </w:tc>
      </w:tr>
      <w:tr w:rsidR="00264B5B" w:rsidRPr="007A545C" w:rsidTr="005F58D0">
        <w:trPr>
          <w:trHeight w:val="315"/>
        </w:trPr>
        <w:tc>
          <w:tcPr>
            <w:tcW w:w="5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>
            <w:pPr>
              <w:jc w:val="both"/>
            </w:pPr>
            <w:bookmarkStart w:id="34" w:name="RANGE!B47"/>
            <w:bookmarkEnd w:id="34"/>
            <w:r w:rsidRPr="007A545C">
              <w:rPr>
                <w:sz w:val="22"/>
                <w:szCs w:val="22"/>
              </w:rPr>
              <w:t>Прочие расходы</w:t>
            </w:r>
          </w:p>
        </w:tc>
        <w:tc>
          <w:tcPr>
            <w:tcW w:w="4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 </w:t>
            </w:r>
          </w:p>
        </w:tc>
      </w:tr>
      <w:tr w:rsidR="00264B5B" w:rsidRPr="007A545C" w:rsidTr="005F58D0">
        <w:trPr>
          <w:trHeight w:val="315"/>
        </w:trPr>
        <w:tc>
          <w:tcPr>
            <w:tcW w:w="5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>
            <w:pPr>
              <w:jc w:val="both"/>
            </w:pPr>
            <w:r w:rsidRPr="007A545C">
              <w:rPr>
                <w:sz w:val="22"/>
                <w:szCs w:val="22"/>
              </w:rPr>
              <w:t>Увеличение стоимости основных средств</w:t>
            </w:r>
          </w:p>
        </w:tc>
        <w:tc>
          <w:tcPr>
            <w:tcW w:w="4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 </w:t>
            </w:r>
          </w:p>
        </w:tc>
      </w:tr>
      <w:tr w:rsidR="00264B5B" w:rsidRPr="007A545C" w:rsidTr="005F58D0">
        <w:trPr>
          <w:trHeight w:val="315"/>
        </w:trPr>
        <w:tc>
          <w:tcPr>
            <w:tcW w:w="5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>
            <w:pPr>
              <w:jc w:val="both"/>
            </w:pPr>
            <w:r w:rsidRPr="007A545C">
              <w:rPr>
                <w:sz w:val="22"/>
                <w:szCs w:val="22"/>
              </w:rPr>
              <w:t>Увеличение стоимости материальных запасов</w:t>
            </w:r>
          </w:p>
        </w:tc>
        <w:tc>
          <w:tcPr>
            <w:tcW w:w="4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 </w:t>
            </w:r>
          </w:p>
        </w:tc>
      </w:tr>
      <w:tr w:rsidR="00264B5B" w:rsidRPr="007A545C" w:rsidTr="005F58D0">
        <w:trPr>
          <w:trHeight w:val="315"/>
        </w:trPr>
        <w:tc>
          <w:tcPr>
            <w:tcW w:w="5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>
            <w:pPr>
              <w:jc w:val="both"/>
            </w:pPr>
            <w:r w:rsidRPr="007A545C">
              <w:rPr>
                <w:sz w:val="22"/>
                <w:szCs w:val="22"/>
              </w:rPr>
              <w:t>Платежи в бюджет (НДС, прибыль, ЕНВД)</w:t>
            </w:r>
          </w:p>
        </w:tc>
        <w:tc>
          <w:tcPr>
            <w:tcW w:w="4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 </w:t>
            </w:r>
          </w:p>
        </w:tc>
      </w:tr>
      <w:tr w:rsidR="00264B5B" w:rsidRPr="007A545C" w:rsidTr="005F58D0">
        <w:trPr>
          <w:trHeight w:val="315"/>
        </w:trPr>
        <w:tc>
          <w:tcPr>
            <w:tcW w:w="5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>
            <w:pPr>
              <w:jc w:val="both"/>
              <w:rPr>
                <w:b/>
                <w:bCs/>
              </w:rPr>
            </w:pPr>
            <w:bookmarkStart w:id="35" w:name="RANGE!B51"/>
            <w:bookmarkEnd w:id="35"/>
            <w:r w:rsidRPr="007A545C">
              <w:rPr>
                <w:b/>
                <w:bCs/>
                <w:sz w:val="22"/>
                <w:szCs w:val="22"/>
              </w:rPr>
              <w:t>Обязательства, всего</w:t>
            </w:r>
          </w:p>
        </w:tc>
        <w:tc>
          <w:tcPr>
            <w:tcW w:w="4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345837,83 </w:t>
            </w:r>
          </w:p>
        </w:tc>
      </w:tr>
      <w:tr w:rsidR="00264B5B" w:rsidRPr="007A545C" w:rsidTr="005F58D0">
        <w:trPr>
          <w:trHeight w:val="240"/>
        </w:trPr>
        <w:tc>
          <w:tcPr>
            <w:tcW w:w="5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>
            <w:pPr>
              <w:jc w:val="both"/>
            </w:pPr>
            <w:r w:rsidRPr="007A545C">
              <w:rPr>
                <w:sz w:val="22"/>
                <w:szCs w:val="22"/>
              </w:rPr>
              <w:t>из них:</w:t>
            </w:r>
          </w:p>
        </w:tc>
        <w:tc>
          <w:tcPr>
            <w:tcW w:w="4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 </w:t>
            </w:r>
          </w:p>
        </w:tc>
      </w:tr>
      <w:tr w:rsidR="00264B5B" w:rsidRPr="007A545C" w:rsidTr="005F58D0">
        <w:trPr>
          <w:trHeight w:val="572"/>
        </w:trPr>
        <w:tc>
          <w:tcPr>
            <w:tcW w:w="5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>
            <w:pPr>
              <w:jc w:val="both"/>
            </w:pPr>
            <w:bookmarkStart w:id="36" w:name="RANGE!B53"/>
            <w:bookmarkEnd w:id="36"/>
            <w:r w:rsidRPr="007A545C">
              <w:rPr>
                <w:sz w:val="22"/>
                <w:szCs w:val="22"/>
              </w:rPr>
              <w:t>Просроченная кредиторская задолженность за счет средств областного бюджета,</w:t>
            </w:r>
          </w:p>
        </w:tc>
        <w:tc>
          <w:tcPr>
            <w:tcW w:w="4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 </w:t>
            </w:r>
          </w:p>
        </w:tc>
      </w:tr>
      <w:tr w:rsidR="00264B5B" w:rsidRPr="007A545C" w:rsidTr="005F58D0">
        <w:trPr>
          <w:trHeight w:val="630"/>
        </w:trPr>
        <w:tc>
          <w:tcPr>
            <w:tcW w:w="5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>
            <w:pPr>
              <w:jc w:val="both"/>
            </w:pPr>
            <w:bookmarkStart w:id="37" w:name="RANGE!B54"/>
            <w:bookmarkEnd w:id="37"/>
            <w:r w:rsidRPr="007A545C">
              <w:rPr>
                <w:sz w:val="22"/>
                <w:szCs w:val="22"/>
              </w:rPr>
              <w:t>Кредиторская задолженность по расчетам с поставщиками и подрядчиками за счет средств областного бюджета, всего:</w:t>
            </w:r>
          </w:p>
        </w:tc>
        <w:tc>
          <w:tcPr>
            <w:tcW w:w="4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217887,64 </w:t>
            </w:r>
          </w:p>
        </w:tc>
      </w:tr>
      <w:tr w:rsidR="00264B5B" w:rsidRPr="007A545C" w:rsidTr="005F58D0">
        <w:trPr>
          <w:trHeight w:val="315"/>
        </w:trPr>
        <w:tc>
          <w:tcPr>
            <w:tcW w:w="5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>
            <w:pPr>
              <w:jc w:val="both"/>
            </w:pPr>
            <w:r w:rsidRPr="007A545C">
              <w:rPr>
                <w:sz w:val="22"/>
                <w:szCs w:val="22"/>
              </w:rPr>
              <w:t>в том числе:</w:t>
            </w:r>
          </w:p>
        </w:tc>
        <w:tc>
          <w:tcPr>
            <w:tcW w:w="4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 </w:t>
            </w:r>
          </w:p>
        </w:tc>
      </w:tr>
      <w:tr w:rsidR="00264B5B" w:rsidRPr="007A545C" w:rsidTr="005F58D0">
        <w:trPr>
          <w:trHeight w:val="315"/>
        </w:trPr>
        <w:tc>
          <w:tcPr>
            <w:tcW w:w="5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>
            <w:pPr>
              <w:jc w:val="both"/>
            </w:pPr>
            <w:bookmarkStart w:id="38" w:name="RANGE!B56"/>
            <w:bookmarkEnd w:id="38"/>
            <w:r w:rsidRPr="007A545C">
              <w:rPr>
                <w:sz w:val="22"/>
                <w:szCs w:val="22"/>
              </w:rPr>
              <w:t>Заработная плата</w:t>
            </w:r>
          </w:p>
        </w:tc>
        <w:tc>
          <w:tcPr>
            <w:tcW w:w="4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 </w:t>
            </w:r>
          </w:p>
        </w:tc>
      </w:tr>
      <w:tr w:rsidR="00264B5B" w:rsidRPr="007A545C" w:rsidTr="005F58D0">
        <w:trPr>
          <w:trHeight w:val="315"/>
        </w:trPr>
        <w:tc>
          <w:tcPr>
            <w:tcW w:w="5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>
            <w:pPr>
              <w:jc w:val="both"/>
            </w:pPr>
            <w:bookmarkStart w:id="39" w:name="RANGE!B57"/>
            <w:bookmarkEnd w:id="39"/>
            <w:r w:rsidRPr="007A545C">
              <w:rPr>
                <w:sz w:val="22"/>
                <w:szCs w:val="22"/>
              </w:rPr>
              <w:t>Прочие выплаты</w:t>
            </w:r>
          </w:p>
        </w:tc>
        <w:tc>
          <w:tcPr>
            <w:tcW w:w="4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 </w:t>
            </w:r>
          </w:p>
        </w:tc>
      </w:tr>
      <w:tr w:rsidR="00264B5B" w:rsidRPr="007A545C" w:rsidTr="005F58D0">
        <w:trPr>
          <w:trHeight w:val="315"/>
        </w:trPr>
        <w:tc>
          <w:tcPr>
            <w:tcW w:w="5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>
            <w:pPr>
              <w:jc w:val="both"/>
            </w:pPr>
            <w:bookmarkStart w:id="40" w:name="RANGE!B58"/>
            <w:bookmarkEnd w:id="40"/>
            <w:r w:rsidRPr="007A545C">
              <w:rPr>
                <w:sz w:val="22"/>
                <w:szCs w:val="22"/>
              </w:rPr>
              <w:t>Начисления на выплаты по оплате труда</w:t>
            </w:r>
          </w:p>
        </w:tc>
        <w:tc>
          <w:tcPr>
            <w:tcW w:w="4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 </w:t>
            </w:r>
          </w:p>
        </w:tc>
      </w:tr>
      <w:tr w:rsidR="00264B5B" w:rsidRPr="007A545C" w:rsidTr="005F58D0">
        <w:trPr>
          <w:trHeight w:val="315"/>
        </w:trPr>
        <w:tc>
          <w:tcPr>
            <w:tcW w:w="5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>
            <w:pPr>
              <w:jc w:val="both"/>
            </w:pPr>
            <w:bookmarkStart w:id="41" w:name="RANGE!B59"/>
            <w:bookmarkEnd w:id="41"/>
            <w:r w:rsidRPr="007A545C">
              <w:rPr>
                <w:sz w:val="22"/>
                <w:szCs w:val="22"/>
              </w:rPr>
              <w:t>Услуги связи</w:t>
            </w:r>
          </w:p>
        </w:tc>
        <w:tc>
          <w:tcPr>
            <w:tcW w:w="4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 </w:t>
            </w:r>
          </w:p>
        </w:tc>
      </w:tr>
      <w:tr w:rsidR="00264B5B" w:rsidRPr="007A545C" w:rsidTr="005F58D0">
        <w:trPr>
          <w:trHeight w:val="315"/>
        </w:trPr>
        <w:tc>
          <w:tcPr>
            <w:tcW w:w="5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>
            <w:pPr>
              <w:jc w:val="both"/>
            </w:pPr>
            <w:bookmarkStart w:id="42" w:name="RANGE!B60"/>
            <w:bookmarkEnd w:id="42"/>
            <w:r w:rsidRPr="007A545C">
              <w:rPr>
                <w:sz w:val="22"/>
                <w:szCs w:val="22"/>
              </w:rPr>
              <w:t>Транспортные услуги</w:t>
            </w:r>
          </w:p>
        </w:tc>
        <w:tc>
          <w:tcPr>
            <w:tcW w:w="4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 </w:t>
            </w:r>
          </w:p>
        </w:tc>
      </w:tr>
      <w:tr w:rsidR="00264B5B" w:rsidRPr="007A545C" w:rsidTr="005F58D0">
        <w:trPr>
          <w:trHeight w:val="315"/>
        </w:trPr>
        <w:tc>
          <w:tcPr>
            <w:tcW w:w="5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>
            <w:pPr>
              <w:jc w:val="both"/>
            </w:pPr>
            <w:bookmarkStart w:id="43" w:name="RANGE!B61"/>
            <w:bookmarkEnd w:id="43"/>
            <w:r w:rsidRPr="007A545C">
              <w:rPr>
                <w:sz w:val="22"/>
                <w:szCs w:val="22"/>
              </w:rPr>
              <w:t>Коммунальные услуги</w:t>
            </w:r>
          </w:p>
        </w:tc>
        <w:tc>
          <w:tcPr>
            <w:tcW w:w="4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217887,64 </w:t>
            </w:r>
          </w:p>
        </w:tc>
      </w:tr>
      <w:tr w:rsidR="00264B5B" w:rsidRPr="007A545C" w:rsidTr="005F58D0">
        <w:trPr>
          <w:trHeight w:val="315"/>
        </w:trPr>
        <w:tc>
          <w:tcPr>
            <w:tcW w:w="5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>
            <w:pPr>
              <w:jc w:val="both"/>
            </w:pPr>
            <w:bookmarkStart w:id="44" w:name="RANGE!B62"/>
            <w:bookmarkEnd w:id="44"/>
            <w:r w:rsidRPr="007A545C">
              <w:rPr>
                <w:sz w:val="22"/>
                <w:szCs w:val="22"/>
              </w:rPr>
              <w:t>Арендная плата за пользование имуществом</w:t>
            </w:r>
          </w:p>
        </w:tc>
        <w:tc>
          <w:tcPr>
            <w:tcW w:w="4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 </w:t>
            </w:r>
          </w:p>
        </w:tc>
      </w:tr>
      <w:tr w:rsidR="00264B5B" w:rsidRPr="007A545C" w:rsidTr="005F58D0">
        <w:trPr>
          <w:trHeight w:val="315"/>
        </w:trPr>
        <w:tc>
          <w:tcPr>
            <w:tcW w:w="5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1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2</w:t>
            </w:r>
          </w:p>
        </w:tc>
      </w:tr>
      <w:tr w:rsidR="00264B5B" w:rsidRPr="007A545C" w:rsidTr="005F58D0">
        <w:trPr>
          <w:trHeight w:val="315"/>
        </w:trPr>
        <w:tc>
          <w:tcPr>
            <w:tcW w:w="5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>
            <w:pPr>
              <w:jc w:val="both"/>
            </w:pPr>
            <w:bookmarkStart w:id="45" w:name="RANGE!B64"/>
            <w:bookmarkEnd w:id="45"/>
            <w:r w:rsidRPr="007A545C">
              <w:rPr>
                <w:sz w:val="22"/>
                <w:szCs w:val="22"/>
              </w:rPr>
              <w:t>Прочие работы, услуги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 </w:t>
            </w:r>
          </w:p>
        </w:tc>
      </w:tr>
      <w:tr w:rsidR="00264B5B" w:rsidRPr="007A545C" w:rsidTr="005F58D0">
        <w:trPr>
          <w:trHeight w:val="315"/>
        </w:trPr>
        <w:tc>
          <w:tcPr>
            <w:tcW w:w="5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>
            <w:pPr>
              <w:jc w:val="both"/>
            </w:pPr>
            <w:r w:rsidRPr="007A545C">
              <w:rPr>
                <w:sz w:val="22"/>
                <w:szCs w:val="22"/>
              </w:rPr>
              <w:t>Пособия по социальной помощи населению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 </w:t>
            </w:r>
          </w:p>
        </w:tc>
      </w:tr>
      <w:tr w:rsidR="00264B5B" w:rsidRPr="007A545C" w:rsidTr="005F58D0">
        <w:trPr>
          <w:trHeight w:val="315"/>
        </w:trPr>
        <w:tc>
          <w:tcPr>
            <w:tcW w:w="5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>
            <w:pPr>
              <w:jc w:val="both"/>
            </w:pPr>
            <w:bookmarkStart w:id="46" w:name="RANGE!B66"/>
            <w:bookmarkEnd w:id="46"/>
            <w:r w:rsidRPr="007A545C">
              <w:rPr>
                <w:sz w:val="22"/>
                <w:szCs w:val="22"/>
              </w:rPr>
              <w:t>Прочие расходы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 </w:t>
            </w:r>
          </w:p>
        </w:tc>
      </w:tr>
      <w:tr w:rsidR="00264B5B" w:rsidRPr="007A545C" w:rsidTr="005F58D0">
        <w:trPr>
          <w:trHeight w:val="315"/>
        </w:trPr>
        <w:tc>
          <w:tcPr>
            <w:tcW w:w="5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>
            <w:pPr>
              <w:jc w:val="both"/>
            </w:pPr>
            <w:bookmarkStart w:id="47" w:name="RANGE!B67"/>
            <w:bookmarkEnd w:id="47"/>
            <w:r w:rsidRPr="007A545C">
              <w:rPr>
                <w:sz w:val="22"/>
                <w:szCs w:val="22"/>
              </w:rPr>
              <w:t>Увеличение стоимости основных средств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 </w:t>
            </w:r>
          </w:p>
        </w:tc>
      </w:tr>
      <w:tr w:rsidR="00264B5B" w:rsidRPr="007A545C" w:rsidTr="005F58D0">
        <w:trPr>
          <w:trHeight w:val="315"/>
        </w:trPr>
        <w:tc>
          <w:tcPr>
            <w:tcW w:w="5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>
            <w:pPr>
              <w:jc w:val="both"/>
            </w:pPr>
            <w:bookmarkStart w:id="48" w:name="RANGE!B68"/>
            <w:bookmarkEnd w:id="48"/>
            <w:r w:rsidRPr="007A545C">
              <w:rPr>
                <w:sz w:val="22"/>
                <w:szCs w:val="22"/>
              </w:rPr>
              <w:t>Увеличение стоимости материальных запасов</w:t>
            </w:r>
          </w:p>
        </w:tc>
        <w:tc>
          <w:tcPr>
            <w:tcW w:w="4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 </w:t>
            </w:r>
          </w:p>
        </w:tc>
      </w:tr>
      <w:tr w:rsidR="00264B5B" w:rsidRPr="007A545C" w:rsidTr="005F58D0">
        <w:trPr>
          <w:trHeight w:val="630"/>
        </w:trPr>
        <w:tc>
          <w:tcPr>
            <w:tcW w:w="5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>
            <w:pPr>
              <w:jc w:val="both"/>
            </w:pPr>
            <w:r w:rsidRPr="007A545C">
              <w:rPr>
                <w:sz w:val="22"/>
                <w:szCs w:val="22"/>
              </w:rPr>
              <w:t xml:space="preserve">Просроченная кредиторская задолженность за счет доходов, полученных от платной и иной приносящей доход </w:t>
            </w:r>
          </w:p>
        </w:tc>
        <w:tc>
          <w:tcPr>
            <w:tcW w:w="4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 </w:t>
            </w:r>
          </w:p>
        </w:tc>
      </w:tr>
      <w:tr w:rsidR="00264B5B" w:rsidRPr="007A545C" w:rsidTr="005F58D0">
        <w:trPr>
          <w:trHeight w:val="945"/>
        </w:trPr>
        <w:tc>
          <w:tcPr>
            <w:tcW w:w="5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>
            <w:pPr>
              <w:jc w:val="both"/>
            </w:pPr>
            <w:bookmarkStart w:id="49" w:name="RANGE!B70"/>
            <w:bookmarkEnd w:id="49"/>
            <w:r w:rsidRPr="007A545C">
              <w:rPr>
                <w:sz w:val="22"/>
                <w:szCs w:val="22"/>
              </w:rPr>
              <w:t>Кредиторская задолженность по расчетам с поставщиками и подрядчиками за счет доходов, полученных от платной и иной приносящей доход деятельности, всего:</w:t>
            </w:r>
          </w:p>
        </w:tc>
        <w:tc>
          <w:tcPr>
            <w:tcW w:w="4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127950,19 </w:t>
            </w:r>
          </w:p>
        </w:tc>
      </w:tr>
      <w:tr w:rsidR="00264B5B" w:rsidRPr="007A545C" w:rsidTr="005F58D0">
        <w:trPr>
          <w:trHeight w:val="315"/>
        </w:trPr>
        <w:tc>
          <w:tcPr>
            <w:tcW w:w="5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>
            <w:pPr>
              <w:jc w:val="both"/>
            </w:pPr>
            <w:r w:rsidRPr="007A545C">
              <w:rPr>
                <w:sz w:val="22"/>
                <w:szCs w:val="22"/>
              </w:rPr>
              <w:t>в том числе:</w:t>
            </w:r>
          </w:p>
        </w:tc>
        <w:tc>
          <w:tcPr>
            <w:tcW w:w="4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 </w:t>
            </w:r>
          </w:p>
        </w:tc>
      </w:tr>
      <w:tr w:rsidR="00264B5B" w:rsidRPr="007A545C" w:rsidTr="005F58D0">
        <w:trPr>
          <w:trHeight w:val="315"/>
        </w:trPr>
        <w:tc>
          <w:tcPr>
            <w:tcW w:w="5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>
            <w:pPr>
              <w:jc w:val="both"/>
            </w:pPr>
            <w:bookmarkStart w:id="50" w:name="RANGE!B72"/>
            <w:bookmarkEnd w:id="50"/>
            <w:r w:rsidRPr="007A545C">
              <w:rPr>
                <w:sz w:val="22"/>
                <w:szCs w:val="22"/>
              </w:rPr>
              <w:t>Заработная плата</w:t>
            </w:r>
          </w:p>
        </w:tc>
        <w:tc>
          <w:tcPr>
            <w:tcW w:w="4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 </w:t>
            </w:r>
          </w:p>
        </w:tc>
      </w:tr>
      <w:tr w:rsidR="00264B5B" w:rsidRPr="007A545C" w:rsidTr="005F58D0">
        <w:trPr>
          <w:trHeight w:val="315"/>
        </w:trPr>
        <w:tc>
          <w:tcPr>
            <w:tcW w:w="5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>
            <w:pPr>
              <w:jc w:val="both"/>
            </w:pPr>
            <w:bookmarkStart w:id="51" w:name="RANGE!B73"/>
            <w:bookmarkEnd w:id="51"/>
            <w:r w:rsidRPr="007A545C">
              <w:rPr>
                <w:sz w:val="22"/>
                <w:szCs w:val="22"/>
              </w:rPr>
              <w:t>Прочие выплаты</w:t>
            </w:r>
          </w:p>
        </w:tc>
        <w:tc>
          <w:tcPr>
            <w:tcW w:w="4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 </w:t>
            </w:r>
          </w:p>
        </w:tc>
      </w:tr>
      <w:tr w:rsidR="00264B5B" w:rsidRPr="007A545C" w:rsidTr="005F58D0">
        <w:trPr>
          <w:trHeight w:val="315"/>
        </w:trPr>
        <w:tc>
          <w:tcPr>
            <w:tcW w:w="5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>
            <w:pPr>
              <w:jc w:val="both"/>
            </w:pPr>
            <w:bookmarkStart w:id="52" w:name="RANGE!B74"/>
            <w:bookmarkEnd w:id="52"/>
            <w:r w:rsidRPr="007A545C">
              <w:rPr>
                <w:sz w:val="22"/>
                <w:szCs w:val="22"/>
              </w:rPr>
              <w:t>Начисления на выплаты по оплате труда</w:t>
            </w:r>
          </w:p>
        </w:tc>
        <w:tc>
          <w:tcPr>
            <w:tcW w:w="4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 </w:t>
            </w:r>
          </w:p>
        </w:tc>
      </w:tr>
      <w:tr w:rsidR="00264B5B" w:rsidRPr="007A545C" w:rsidTr="005F58D0">
        <w:trPr>
          <w:trHeight w:val="315"/>
        </w:trPr>
        <w:tc>
          <w:tcPr>
            <w:tcW w:w="5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>
            <w:pPr>
              <w:jc w:val="both"/>
            </w:pPr>
            <w:bookmarkStart w:id="53" w:name="RANGE!B75"/>
            <w:bookmarkEnd w:id="53"/>
            <w:r w:rsidRPr="007A545C">
              <w:rPr>
                <w:sz w:val="22"/>
                <w:szCs w:val="22"/>
              </w:rPr>
              <w:t>Услуги связи</w:t>
            </w:r>
          </w:p>
        </w:tc>
        <w:tc>
          <w:tcPr>
            <w:tcW w:w="4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8377,11 </w:t>
            </w:r>
          </w:p>
        </w:tc>
      </w:tr>
      <w:tr w:rsidR="00264B5B" w:rsidRPr="007A545C" w:rsidTr="005F58D0">
        <w:trPr>
          <w:trHeight w:val="315"/>
        </w:trPr>
        <w:tc>
          <w:tcPr>
            <w:tcW w:w="5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>
            <w:pPr>
              <w:jc w:val="both"/>
            </w:pPr>
            <w:r w:rsidRPr="007A545C">
              <w:rPr>
                <w:sz w:val="22"/>
                <w:szCs w:val="22"/>
              </w:rPr>
              <w:t>Транспортные услуги</w:t>
            </w:r>
          </w:p>
        </w:tc>
        <w:tc>
          <w:tcPr>
            <w:tcW w:w="4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 </w:t>
            </w:r>
          </w:p>
        </w:tc>
      </w:tr>
      <w:tr w:rsidR="00264B5B" w:rsidRPr="007A545C" w:rsidTr="005F58D0">
        <w:trPr>
          <w:trHeight w:val="315"/>
        </w:trPr>
        <w:tc>
          <w:tcPr>
            <w:tcW w:w="5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>
            <w:pPr>
              <w:jc w:val="both"/>
            </w:pPr>
            <w:bookmarkStart w:id="54" w:name="RANGE!B77"/>
            <w:bookmarkEnd w:id="54"/>
            <w:r w:rsidRPr="007A545C">
              <w:rPr>
                <w:sz w:val="22"/>
                <w:szCs w:val="22"/>
              </w:rPr>
              <w:t>Коммунальные услуги</w:t>
            </w:r>
          </w:p>
        </w:tc>
        <w:tc>
          <w:tcPr>
            <w:tcW w:w="4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119573,08 </w:t>
            </w:r>
          </w:p>
        </w:tc>
      </w:tr>
      <w:tr w:rsidR="00264B5B" w:rsidRPr="007A545C" w:rsidTr="005F58D0">
        <w:trPr>
          <w:trHeight w:val="315"/>
        </w:trPr>
        <w:tc>
          <w:tcPr>
            <w:tcW w:w="5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>
            <w:pPr>
              <w:jc w:val="both"/>
            </w:pPr>
            <w:bookmarkStart w:id="55" w:name="RANGE!B78"/>
            <w:bookmarkEnd w:id="55"/>
            <w:r w:rsidRPr="007A545C">
              <w:rPr>
                <w:sz w:val="22"/>
                <w:szCs w:val="22"/>
              </w:rPr>
              <w:t>Арендная плата за пользование имуществом</w:t>
            </w:r>
          </w:p>
        </w:tc>
        <w:tc>
          <w:tcPr>
            <w:tcW w:w="4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 </w:t>
            </w:r>
          </w:p>
        </w:tc>
      </w:tr>
      <w:tr w:rsidR="00264B5B" w:rsidRPr="007A545C" w:rsidTr="005F58D0">
        <w:trPr>
          <w:trHeight w:val="315"/>
        </w:trPr>
        <w:tc>
          <w:tcPr>
            <w:tcW w:w="5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>
            <w:pPr>
              <w:jc w:val="both"/>
            </w:pPr>
            <w:bookmarkStart w:id="56" w:name="RANGE!B79"/>
            <w:bookmarkEnd w:id="56"/>
            <w:r w:rsidRPr="007A545C">
              <w:rPr>
                <w:sz w:val="22"/>
                <w:szCs w:val="22"/>
              </w:rPr>
              <w:t>Работы, услуги по содержанию имущества</w:t>
            </w:r>
          </w:p>
        </w:tc>
        <w:tc>
          <w:tcPr>
            <w:tcW w:w="4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 </w:t>
            </w:r>
          </w:p>
        </w:tc>
      </w:tr>
      <w:tr w:rsidR="00264B5B" w:rsidRPr="007A545C" w:rsidTr="005F58D0">
        <w:trPr>
          <w:trHeight w:val="315"/>
        </w:trPr>
        <w:tc>
          <w:tcPr>
            <w:tcW w:w="5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>
            <w:pPr>
              <w:jc w:val="both"/>
            </w:pPr>
            <w:bookmarkStart w:id="57" w:name="RANGE!B80"/>
            <w:bookmarkEnd w:id="57"/>
            <w:r w:rsidRPr="007A545C">
              <w:rPr>
                <w:sz w:val="22"/>
                <w:szCs w:val="22"/>
              </w:rPr>
              <w:t>Прочие работы, услуги</w:t>
            </w:r>
          </w:p>
        </w:tc>
        <w:tc>
          <w:tcPr>
            <w:tcW w:w="4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 </w:t>
            </w:r>
          </w:p>
        </w:tc>
      </w:tr>
      <w:tr w:rsidR="00264B5B" w:rsidRPr="007A545C" w:rsidTr="005F58D0">
        <w:trPr>
          <w:trHeight w:val="315"/>
        </w:trPr>
        <w:tc>
          <w:tcPr>
            <w:tcW w:w="5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>
            <w:pPr>
              <w:jc w:val="both"/>
            </w:pPr>
            <w:bookmarkStart w:id="58" w:name="RANGE!B81"/>
            <w:bookmarkEnd w:id="58"/>
            <w:r w:rsidRPr="007A545C">
              <w:rPr>
                <w:sz w:val="22"/>
                <w:szCs w:val="22"/>
              </w:rPr>
              <w:t>Прочие расходы</w:t>
            </w:r>
          </w:p>
        </w:tc>
        <w:tc>
          <w:tcPr>
            <w:tcW w:w="4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 </w:t>
            </w:r>
          </w:p>
        </w:tc>
      </w:tr>
      <w:tr w:rsidR="00264B5B" w:rsidRPr="007A545C" w:rsidTr="005F58D0">
        <w:trPr>
          <w:trHeight w:val="315"/>
        </w:trPr>
        <w:tc>
          <w:tcPr>
            <w:tcW w:w="5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>
            <w:pPr>
              <w:jc w:val="both"/>
            </w:pPr>
            <w:bookmarkStart w:id="59" w:name="RANGE!B82"/>
            <w:bookmarkEnd w:id="59"/>
            <w:r w:rsidRPr="007A545C">
              <w:rPr>
                <w:sz w:val="22"/>
                <w:szCs w:val="22"/>
              </w:rPr>
              <w:t>Увеличение стоимости основных средств</w:t>
            </w:r>
          </w:p>
        </w:tc>
        <w:tc>
          <w:tcPr>
            <w:tcW w:w="4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 </w:t>
            </w:r>
          </w:p>
        </w:tc>
      </w:tr>
      <w:tr w:rsidR="00264B5B" w:rsidRPr="007A545C" w:rsidTr="005F58D0">
        <w:trPr>
          <w:trHeight w:val="315"/>
        </w:trPr>
        <w:tc>
          <w:tcPr>
            <w:tcW w:w="5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>
            <w:pPr>
              <w:jc w:val="both"/>
            </w:pPr>
            <w:r w:rsidRPr="007A545C">
              <w:rPr>
                <w:sz w:val="22"/>
                <w:szCs w:val="22"/>
              </w:rPr>
              <w:t>Увеличение стоимости материальных запасов</w:t>
            </w:r>
          </w:p>
        </w:tc>
        <w:tc>
          <w:tcPr>
            <w:tcW w:w="4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 </w:t>
            </w:r>
          </w:p>
        </w:tc>
      </w:tr>
      <w:tr w:rsidR="00264B5B" w:rsidRPr="007A545C" w:rsidTr="005F58D0">
        <w:trPr>
          <w:trHeight w:val="315"/>
        </w:trPr>
        <w:tc>
          <w:tcPr>
            <w:tcW w:w="5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>
            <w:pPr>
              <w:jc w:val="both"/>
            </w:pPr>
            <w:bookmarkStart w:id="60" w:name="RANGE!B84"/>
            <w:bookmarkEnd w:id="60"/>
            <w:r w:rsidRPr="007A545C">
              <w:rPr>
                <w:sz w:val="22"/>
                <w:szCs w:val="22"/>
              </w:rPr>
              <w:t>Платежи в бюджет (НДС, прибыль, ЕНВД)</w:t>
            </w:r>
          </w:p>
        </w:tc>
        <w:tc>
          <w:tcPr>
            <w:tcW w:w="4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 </w:t>
            </w:r>
          </w:p>
        </w:tc>
      </w:tr>
    </w:tbl>
    <w:p w:rsidR="00264B5B" w:rsidRPr="007A545C" w:rsidRDefault="00264B5B" w:rsidP="005F58D0">
      <w:pPr>
        <w:jc w:val="center"/>
        <w:rPr>
          <w:sz w:val="22"/>
          <w:szCs w:val="22"/>
        </w:rPr>
      </w:pPr>
    </w:p>
    <w:p w:rsidR="00264B5B" w:rsidRPr="007A545C" w:rsidRDefault="00264B5B" w:rsidP="005F58D0">
      <w:pPr>
        <w:jc w:val="center"/>
        <w:rPr>
          <w:b/>
          <w:bCs/>
          <w:sz w:val="22"/>
          <w:szCs w:val="22"/>
        </w:rPr>
      </w:pPr>
      <w:r w:rsidRPr="007A545C">
        <w:rPr>
          <w:b/>
          <w:sz w:val="22"/>
          <w:szCs w:val="22"/>
        </w:rPr>
        <w:t>3</w:t>
      </w:r>
      <w:r w:rsidRPr="007A545C">
        <w:rPr>
          <w:sz w:val="22"/>
          <w:szCs w:val="22"/>
        </w:rPr>
        <w:t>.</w:t>
      </w:r>
      <w:r w:rsidRPr="007A545C">
        <w:rPr>
          <w:b/>
          <w:bCs/>
          <w:sz w:val="22"/>
          <w:szCs w:val="22"/>
        </w:rPr>
        <w:t xml:space="preserve"> Показатели по поступлениям и выплатам государственного учреждения (подразделения)</w:t>
      </w:r>
    </w:p>
    <w:p w:rsidR="00264B5B" w:rsidRPr="007A545C" w:rsidRDefault="00264B5B" w:rsidP="005F58D0">
      <w:pPr>
        <w:jc w:val="center"/>
        <w:rPr>
          <w:sz w:val="22"/>
          <w:szCs w:val="22"/>
        </w:rPr>
      </w:pPr>
    </w:p>
    <w:p w:rsidR="00264B5B" w:rsidRPr="007A545C" w:rsidRDefault="00264B5B" w:rsidP="005F58D0">
      <w:pPr>
        <w:rPr>
          <w:sz w:val="22"/>
          <w:szCs w:val="22"/>
        </w:rPr>
      </w:pPr>
    </w:p>
    <w:tbl>
      <w:tblPr>
        <w:tblW w:w="9923" w:type="dxa"/>
        <w:tblInd w:w="-176" w:type="dxa"/>
        <w:tblLayout w:type="fixed"/>
        <w:tblLook w:val="00A0"/>
      </w:tblPr>
      <w:tblGrid>
        <w:gridCol w:w="2127"/>
        <w:gridCol w:w="1276"/>
        <w:gridCol w:w="850"/>
        <w:gridCol w:w="993"/>
        <w:gridCol w:w="1247"/>
        <w:gridCol w:w="429"/>
        <w:gridCol w:w="709"/>
        <w:gridCol w:w="1138"/>
        <w:gridCol w:w="1154"/>
      </w:tblGrid>
      <w:tr w:rsidR="00264B5B" w:rsidRPr="007A545C" w:rsidTr="00C938F1">
        <w:trPr>
          <w:trHeight w:val="315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Наименование показателя</w:t>
            </w:r>
          </w:p>
          <w:p w:rsidR="00264B5B" w:rsidRPr="007A545C" w:rsidRDefault="00264B5B">
            <w:pPr>
              <w:ind w:hanging="59"/>
              <w:jc w:val="center"/>
            </w:pPr>
            <w:r w:rsidRPr="007A545C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 xml:space="preserve">Код по бюджетной </w:t>
            </w:r>
            <w:r w:rsidRPr="007A545C">
              <w:rPr>
                <w:sz w:val="22"/>
                <w:szCs w:val="22"/>
              </w:rPr>
              <w:br/>
              <w:t>классифика-ции операции сектора государст-венного управления</w:t>
            </w:r>
          </w:p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 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64B5B" w:rsidRPr="007A545C" w:rsidRDefault="00264B5B">
            <w:pPr>
              <w:ind w:right="-30"/>
              <w:jc w:val="center"/>
            </w:pPr>
            <w:r w:rsidRPr="007A545C">
              <w:rPr>
                <w:sz w:val="22"/>
                <w:szCs w:val="22"/>
              </w:rPr>
              <w:t>Код целевой субсидии 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Всего</w:t>
            </w:r>
          </w:p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 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64B5B" w:rsidRPr="007A545C" w:rsidRDefault="00264B5B">
            <w:pPr>
              <w:jc w:val="center"/>
            </w:pPr>
          </w:p>
        </w:tc>
        <w:tc>
          <w:tcPr>
            <w:tcW w:w="30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>
            <w:r w:rsidRPr="007A545C">
              <w:rPr>
                <w:sz w:val="22"/>
                <w:szCs w:val="22"/>
              </w:rPr>
              <w:t>в том числе</w:t>
            </w:r>
          </w:p>
        </w:tc>
      </w:tr>
      <w:tr w:rsidR="00264B5B" w:rsidRPr="007A545C" w:rsidTr="00C938F1">
        <w:trPr>
          <w:trHeight w:val="1086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64B5B" w:rsidRPr="007A545C" w:rsidRDefault="00264B5B"/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64B5B" w:rsidRPr="007A545C" w:rsidRDefault="00264B5B"/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64B5B" w:rsidRPr="007A545C" w:rsidRDefault="00264B5B"/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64B5B" w:rsidRPr="007A545C" w:rsidRDefault="00264B5B"/>
        </w:tc>
        <w:tc>
          <w:tcPr>
            <w:tcW w:w="352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операции по лицевым счетам, открытым в органах казначейства</w:t>
            </w:r>
          </w:p>
        </w:tc>
        <w:tc>
          <w:tcPr>
            <w:tcW w:w="1154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64B5B" w:rsidRPr="007A545C" w:rsidRDefault="00264B5B">
            <w:pPr>
              <w:ind w:right="-108"/>
              <w:jc w:val="center"/>
            </w:pPr>
            <w:r w:rsidRPr="007A545C">
              <w:rPr>
                <w:sz w:val="22"/>
                <w:szCs w:val="22"/>
              </w:rPr>
              <w:t xml:space="preserve">операции по счетам, открытым </w:t>
            </w:r>
          </w:p>
          <w:p w:rsidR="00264B5B" w:rsidRPr="007A545C" w:rsidRDefault="00264B5B">
            <w:pPr>
              <w:ind w:right="-108"/>
              <w:jc w:val="center"/>
            </w:pPr>
            <w:r w:rsidRPr="007A545C">
              <w:rPr>
                <w:sz w:val="22"/>
                <w:szCs w:val="22"/>
              </w:rPr>
              <w:t>в кредитных организациях</w:t>
            </w:r>
          </w:p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 </w:t>
            </w:r>
          </w:p>
        </w:tc>
      </w:tr>
      <w:tr w:rsidR="00264B5B" w:rsidRPr="007A545C" w:rsidTr="00C938F1">
        <w:trPr>
          <w:trHeight w:val="1230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64B5B" w:rsidRPr="007A545C" w:rsidRDefault="00264B5B"/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64B5B" w:rsidRPr="007A545C" w:rsidRDefault="00264B5B"/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64B5B" w:rsidRPr="007A545C" w:rsidRDefault="00264B5B"/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64B5B" w:rsidRPr="007A545C" w:rsidRDefault="00264B5B"/>
        </w:tc>
        <w:tc>
          <w:tcPr>
            <w:tcW w:w="124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субси-дия на выпол-нение госу-дарствения</w:t>
            </w: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при-носящая доход деятель-ность</w:t>
            </w:r>
          </w:p>
        </w:tc>
        <w:tc>
          <w:tcPr>
            <w:tcW w:w="11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целевые субсидии</w:t>
            </w:r>
          </w:p>
        </w:tc>
        <w:tc>
          <w:tcPr>
            <w:tcW w:w="1154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64B5B" w:rsidRPr="007A545C" w:rsidRDefault="00264B5B"/>
        </w:tc>
      </w:tr>
    </w:tbl>
    <w:p w:rsidR="00264B5B" w:rsidRPr="007A545C" w:rsidRDefault="00264B5B" w:rsidP="005F58D0">
      <w:pPr>
        <w:jc w:val="center"/>
        <w:rPr>
          <w:b/>
          <w:bCs/>
          <w:sz w:val="22"/>
          <w:szCs w:val="22"/>
        </w:rPr>
      </w:pPr>
    </w:p>
    <w:tbl>
      <w:tblPr>
        <w:tblW w:w="9921" w:type="dxa"/>
        <w:tblInd w:w="-176" w:type="dxa"/>
        <w:tblLayout w:type="fixed"/>
        <w:tblLook w:val="00A0"/>
      </w:tblPr>
      <w:tblGrid>
        <w:gridCol w:w="5"/>
        <w:gridCol w:w="2173"/>
        <w:gridCol w:w="6"/>
        <w:gridCol w:w="1161"/>
        <w:gridCol w:w="6"/>
        <w:gridCol w:w="905"/>
        <w:gridCol w:w="993"/>
        <w:gridCol w:w="991"/>
        <w:gridCol w:w="1132"/>
        <w:gridCol w:w="1418"/>
        <w:gridCol w:w="1131"/>
      </w:tblGrid>
      <w:tr w:rsidR="00264B5B" w:rsidRPr="007A545C" w:rsidTr="00C938F1">
        <w:trPr>
          <w:trHeight w:val="286"/>
          <w:tblHeader/>
        </w:trPr>
        <w:tc>
          <w:tcPr>
            <w:tcW w:w="21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1</w:t>
            </w:r>
          </w:p>
        </w:tc>
        <w:tc>
          <w:tcPr>
            <w:tcW w:w="11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2</w:t>
            </w: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4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5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6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7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8</w:t>
            </w:r>
          </w:p>
        </w:tc>
      </w:tr>
      <w:tr w:rsidR="00264B5B" w:rsidRPr="007A545C" w:rsidTr="00C938F1">
        <w:trPr>
          <w:trHeight w:val="630"/>
        </w:trPr>
        <w:tc>
          <w:tcPr>
            <w:tcW w:w="21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>
            <w:pPr>
              <w:rPr>
                <w:b/>
                <w:bCs/>
              </w:rPr>
            </w:pPr>
            <w:r w:rsidRPr="007A545C">
              <w:rPr>
                <w:b/>
                <w:bCs/>
                <w:sz w:val="22"/>
                <w:szCs w:val="22"/>
              </w:rPr>
              <w:t>Планируемый остаток средств на начало планируемого года, всего</w:t>
            </w:r>
          </w:p>
        </w:tc>
        <w:tc>
          <w:tcPr>
            <w:tcW w:w="1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160101,23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-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160101,23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-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-</w:t>
            </w:r>
          </w:p>
        </w:tc>
      </w:tr>
      <w:tr w:rsidR="00264B5B" w:rsidRPr="007A545C" w:rsidTr="00C938F1">
        <w:trPr>
          <w:trHeight w:val="224"/>
        </w:trPr>
        <w:tc>
          <w:tcPr>
            <w:tcW w:w="21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>
            <w:pPr>
              <w:rPr>
                <w:bCs/>
              </w:rPr>
            </w:pPr>
            <w:r w:rsidRPr="007A545C">
              <w:rPr>
                <w:bCs/>
                <w:sz w:val="22"/>
                <w:szCs w:val="22"/>
              </w:rPr>
              <w:t>Из них:</w:t>
            </w:r>
          </w:p>
        </w:tc>
        <w:tc>
          <w:tcPr>
            <w:tcW w:w="1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>
            <w:pPr>
              <w:spacing w:after="160" w:line="256" w:lineRule="auto"/>
              <w:jc w:val="center"/>
              <w:rPr>
                <w:lang w:eastAsia="en-US"/>
              </w:rPr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>
            <w:pPr>
              <w:spacing w:after="160" w:line="256" w:lineRule="auto"/>
              <w:jc w:val="center"/>
              <w:rPr>
                <w:lang w:eastAsia="en-US"/>
              </w:rPr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-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-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-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-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-</w:t>
            </w:r>
          </w:p>
        </w:tc>
      </w:tr>
      <w:tr w:rsidR="00264B5B" w:rsidRPr="007A545C" w:rsidTr="00C938F1">
        <w:trPr>
          <w:trHeight w:val="267"/>
        </w:trPr>
        <w:tc>
          <w:tcPr>
            <w:tcW w:w="21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>
            <w:pPr>
              <w:rPr>
                <w:bCs/>
              </w:rPr>
            </w:pPr>
            <w:r w:rsidRPr="007A545C">
              <w:rPr>
                <w:sz w:val="22"/>
                <w:szCs w:val="22"/>
              </w:rPr>
              <w:t>выполнение  государственного задания</w:t>
            </w:r>
          </w:p>
        </w:tc>
        <w:tc>
          <w:tcPr>
            <w:tcW w:w="1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>
            <w:pPr>
              <w:spacing w:after="160" w:line="256" w:lineRule="auto"/>
              <w:jc w:val="center"/>
              <w:rPr>
                <w:lang w:eastAsia="en-US"/>
              </w:rPr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>
            <w:pPr>
              <w:spacing w:after="160" w:line="256" w:lineRule="auto"/>
              <w:jc w:val="center"/>
              <w:rPr>
                <w:lang w:eastAsia="en-US"/>
              </w:rPr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-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-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</w:tr>
      <w:tr w:rsidR="00264B5B" w:rsidRPr="007A545C" w:rsidTr="00C938F1">
        <w:trPr>
          <w:trHeight w:val="432"/>
        </w:trPr>
        <w:tc>
          <w:tcPr>
            <w:tcW w:w="21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>
            <w:r w:rsidRPr="007A545C">
              <w:rPr>
                <w:sz w:val="22"/>
                <w:szCs w:val="22"/>
              </w:rPr>
              <w:t>из них:</w:t>
            </w:r>
          </w:p>
        </w:tc>
        <w:tc>
          <w:tcPr>
            <w:tcW w:w="1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>
            <w:pPr>
              <w:spacing w:after="160" w:line="256" w:lineRule="auto"/>
              <w:jc w:val="center"/>
              <w:rPr>
                <w:lang w:eastAsia="en-US"/>
              </w:rPr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>
            <w:pPr>
              <w:spacing w:after="160" w:line="256" w:lineRule="auto"/>
              <w:jc w:val="center"/>
              <w:rPr>
                <w:lang w:eastAsia="en-US"/>
              </w:rPr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>
            <w:pPr>
              <w:ind w:right="-108"/>
              <w:jc w:val="center"/>
            </w:pPr>
            <w:r w:rsidRPr="007A545C">
              <w:rPr>
                <w:sz w:val="22"/>
                <w:szCs w:val="22"/>
              </w:rPr>
              <w:t>-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-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</w:tr>
      <w:tr w:rsidR="00264B5B" w:rsidRPr="007A545C" w:rsidTr="00C938F1">
        <w:trPr>
          <w:trHeight w:val="432"/>
        </w:trPr>
        <w:tc>
          <w:tcPr>
            <w:tcW w:w="21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>
            <w:r w:rsidRPr="007A545C">
              <w:rPr>
                <w:sz w:val="22"/>
                <w:szCs w:val="22"/>
              </w:rPr>
              <w:t xml:space="preserve">государственные услуги </w:t>
            </w:r>
          </w:p>
        </w:tc>
        <w:tc>
          <w:tcPr>
            <w:tcW w:w="1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>
            <w:pPr>
              <w:spacing w:after="160" w:line="256" w:lineRule="auto"/>
              <w:jc w:val="center"/>
              <w:rPr>
                <w:lang w:eastAsia="en-US"/>
              </w:rPr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>
            <w:pPr>
              <w:spacing w:after="160" w:line="256" w:lineRule="auto"/>
              <w:jc w:val="center"/>
              <w:rPr>
                <w:lang w:eastAsia="en-US"/>
              </w:rPr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>
            <w:pPr>
              <w:ind w:right="-108"/>
              <w:jc w:val="center"/>
            </w:pPr>
            <w:r w:rsidRPr="007A545C">
              <w:rPr>
                <w:sz w:val="22"/>
                <w:szCs w:val="22"/>
              </w:rPr>
              <w:t>-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-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</w:tr>
      <w:tr w:rsidR="00264B5B" w:rsidRPr="007A545C" w:rsidTr="00C938F1">
        <w:trPr>
          <w:trHeight w:val="267"/>
        </w:trPr>
        <w:tc>
          <w:tcPr>
            <w:tcW w:w="21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>
            <w:r w:rsidRPr="007A545C">
              <w:rPr>
                <w:sz w:val="22"/>
                <w:szCs w:val="22"/>
              </w:rPr>
              <w:t>налоги, в качестве объекта налогообложения по которым признается имущество учреждения</w:t>
            </w:r>
          </w:p>
        </w:tc>
        <w:tc>
          <w:tcPr>
            <w:tcW w:w="1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>
            <w:pPr>
              <w:spacing w:after="160" w:line="256" w:lineRule="auto"/>
              <w:jc w:val="center"/>
              <w:rPr>
                <w:lang w:eastAsia="en-US"/>
              </w:rPr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>
            <w:pPr>
              <w:spacing w:after="160" w:line="256" w:lineRule="auto"/>
              <w:jc w:val="center"/>
              <w:rPr>
                <w:lang w:eastAsia="en-US"/>
              </w:rPr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-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-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</w:tr>
      <w:tr w:rsidR="00264B5B" w:rsidRPr="007A545C" w:rsidTr="00C938F1">
        <w:trPr>
          <w:trHeight w:val="267"/>
        </w:trPr>
        <w:tc>
          <w:tcPr>
            <w:tcW w:w="21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>
            <w:r w:rsidRPr="007A545C">
              <w:rPr>
                <w:sz w:val="22"/>
                <w:szCs w:val="22"/>
              </w:rPr>
              <w:t>неиспользуемое для выполнения государственного задания имущество</w:t>
            </w:r>
          </w:p>
        </w:tc>
        <w:tc>
          <w:tcPr>
            <w:tcW w:w="1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>
            <w:pPr>
              <w:spacing w:after="160" w:line="256" w:lineRule="auto"/>
              <w:jc w:val="center"/>
              <w:rPr>
                <w:lang w:eastAsia="en-US"/>
              </w:rPr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>
            <w:pPr>
              <w:spacing w:after="160" w:line="256" w:lineRule="auto"/>
              <w:jc w:val="center"/>
              <w:rPr>
                <w:lang w:eastAsia="en-US"/>
              </w:rPr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-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-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</w:tr>
      <w:tr w:rsidR="00264B5B" w:rsidRPr="007A545C" w:rsidTr="00C938F1">
        <w:trPr>
          <w:trHeight w:val="412"/>
        </w:trPr>
        <w:tc>
          <w:tcPr>
            <w:tcW w:w="21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>
            <w:r w:rsidRPr="007A545C">
              <w:rPr>
                <w:sz w:val="22"/>
                <w:szCs w:val="22"/>
              </w:rPr>
              <w:t>Целевая субсидия № 1</w:t>
            </w:r>
          </w:p>
        </w:tc>
        <w:tc>
          <w:tcPr>
            <w:tcW w:w="1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>
            <w:pPr>
              <w:spacing w:after="160" w:line="256" w:lineRule="auto"/>
              <w:jc w:val="center"/>
              <w:rPr>
                <w:lang w:eastAsia="en-US"/>
              </w:rPr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-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-</w:t>
            </w:r>
          </w:p>
        </w:tc>
      </w:tr>
      <w:tr w:rsidR="00264B5B" w:rsidRPr="007A545C" w:rsidTr="00C938F1">
        <w:trPr>
          <w:trHeight w:val="412"/>
        </w:trPr>
        <w:tc>
          <w:tcPr>
            <w:tcW w:w="21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>
            <w:r w:rsidRPr="007A545C">
              <w:rPr>
                <w:sz w:val="22"/>
                <w:szCs w:val="22"/>
              </w:rPr>
              <w:t>Целевая субсидия № 2</w:t>
            </w:r>
          </w:p>
        </w:tc>
        <w:tc>
          <w:tcPr>
            <w:tcW w:w="1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>
            <w:pPr>
              <w:spacing w:after="160" w:line="256" w:lineRule="auto"/>
              <w:jc w:val="center"/>
              <w:rPr>
                <w:lang w:eastAsia="en-US"/>
              </w:rPr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-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-</w:t>
            </w:r>
          </w:p>
        </w:tc>
      </w:tr>
      <w:tr w:rsidR="00264B5B" w:rsidRPr="007A545C" w:rsidTr="00C938F1">
        <w:trPr>
          <w:trHeight w:val="418"/>
        </w:trPr>
        <w:tc>
          <w:tcPr>
            <w:tcW w:w="21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>
            <w:r w:rsidRPr="007A545C">
              <w:rPr>
                <w:sz w:val="22"/>
                <w:szCs w:val="22"/>
              </w:rPr>
              <w:t>бюджетные инвестиции</w:t>
            </w:r>
          </w:p>
        </w:tc>
        <w:tc>
          <w:tcPr>
            <w:tcW w:w="1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>
            <w:pPr>
              <w:spacing w:after="160" w:line="256" w:lineRule="auto"/>
              <w:jc w:val="center"/>
              <w:rPr>
                <w:lang w:eastAsia="en-US"/>
              </w:rPr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-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-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</w:tr>
      <w:tr w:rsidR="00264B5B" w:rsidRPr="007A545C" w:rsidTr="00C938F1">
        <w:trPr>
          <w:trHeight w:val="630"/>
        </w:trPr>
        <w:tc>
          <w:tcPr>
            <w:tcW w:w="21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>
            <w:r w:rsidRPr="007A545C">
              <w:rPr>
                <w:sz w:val="22"/>
                <w:szCs w:val="22"/>
              </w:rPr>
              <w:t>иная приносящая доход деятельности</w:t>
            </w:r>
          </w:p>
        </w:tc>
        <w:tc>
          <w:tcPr>
            <w:tcW w:w="1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>
            <w:pPr>
              <w:spacing w:after="160" w:line="256" w:lineRule="auto"/>
              <w:jc w:val="center"/>
              <w:rPr>
                <w:lang w:eastAsia="en-US"/>
              </w:rPr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160101,23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160101,23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-</w:t>
            </w:r>
          </w:p>
        </w:tc>
      </w:tr>
      <w:tr w:rsidR="00264B5B" w:rsidRPr="007A545C" w:rsidTr="00C938F1">
        <w:trPr>
          <w:trHeight w:val="315"/>
        </w:trPr>
        <w:tc>
          <w:tcPr>
            <w:tcW w:w="21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>
            <w:pPr>
              <w:rPr>
                <w:b/>
                <w:bCs/>
              </w:rPr>
            </w:pPr>
            <w:r w:rsidRPr="007A545C">
              <w:rPr>
                <w:b/>
                <w:bCs/>
                <w:sz w:val="22"/>
                <w:szCs w:val="22"/>
              </w:rPr>
              <w:t>Поступления, всего:</w:t>
            </w:r>
          </w:p>
        </w:tc>
        <w:tc>
          <w:tcPr>
            <w:tcW w:w="11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>
            <w:pPr>
              <w:spacing w:after="160" w:line="256" w:lineRule="auto"/>
              <w:jc w:val="center"/>
              <w:rPr>
                <w:lang w:eastAsia="en-US"/>
              </w:rPr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31018116,47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27058129,86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2595722,11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1364264,50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-</w:t>
            </w:r>
          </w:p>
        </w:tc>
      </w:tr>
      <w:tr w:rsidR="00264B5B" w:rsidRPr="007A545C" w:rsidTr="00C938F1">
        <w:trPr>
          <w:trHeight w:val="346"/>
        </w:trPr>
        <w:tc>
          <w:tcPr>
            <w:tcW w:w="21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>
            <w:r w:rsidRPr="007A545C">
              <w:rPr>
                <w:sz w:val="22"/>
                <w:szCs w:val="22"/>
              </w:rPr>
              <w:t>в том числе:</w:t>
            </w:r>
          </w:p>
        </w:tc>
        <w:tc>
          <w:tcPr>
            <w:tcW w:w="11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>
            <w:pPr>
              <w:spacing w:after="160" w:line="256" w:lineRule="auto"/>
              <w:jc w:val="center"/>
              <w:rPr>
                <w:lang w:eastAsia="en-US"/>
              </w:rPr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</w:tr>
      <w:tr w:rsidR="00264B5B" w:rsidRPr="007A545C" w:rsidTr="00C938F1">
        <w:trPr>
          <w:trHeight w:val="974"/>
        </w:trPr>
        <w:tc>
          <w:tcPr>
            <w:tcW w:w="21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>
            <w:pPr>
              <w:rPr>
                <w:i/>
              </w:rPr>
            </w:pPr>
            <w:r w:rsidRPr="007A545C">
              <w:rPr>
                <w:i/>
                <w:sz w:val="22"/>
                <w:szCs w:val="22"/>
              </w:rPr>
              <w:t>Субсидия на выполнение  государственного задания</w:t>
            </w:r>
          </w:p>
        </w:tc>
        <w:tc>
          <w:tcPr>
            <w:tcW w:w="11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 w:rsidP="001939E4">
            <w:pPr>
              <w:spacing w:after="160" w:line="256" w:lineRule="auto"/>
              <w:jc w:val="center"/>
              <w:rPr>
                <w:lang w:eastAsia="en-US"/>
              </w:rPr>
            </w:pPr>
            <w:r w:rsidRPr="007A545C">
              <w:rPr>
                <w:sz w:val="22"/>
                <w:szCs w:val="22"/>
              </w:rPr>
              <w:t>130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27058129,86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27058129,77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</w:tr>
      <w:tr w:rsidR="00264B5B" w:rsidRPr="007A545C" w:rsidTr="00C938F1">
        <w:trPr>
          <w:trHeight w:val="422"/>
        </w:trPr>
        <w:tc>
          <w:tcPr>
            <w:tcW w:w="21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>
            <w:r w:rsidRPr="007A545C">
              <w:rPr>
                <w:sz w:val="22"/>
                <w:szCs w:val="22"/>
              </w:rPr>
              <w:t>в том числе:</w:t>
            </w:r>
          </w:p>
        </w:tc>
        <w:tc>
          <w:tcPr>
            <w:tcW w:w="11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>
            <w:pPr>
              <w:jc w:val="center"/>
            </w:pP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>
            <w:pPr>
              <w:jc w:val="center"/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</w:tr>
      <w:tr w:rsidR="00264B5B" w:rsidRPr="007A545C" w:rsidTr="00C938F1">
        <w:trPr>
          <w:trHeight w:val="315"/>
        </w:trPr>
        <w:tc>
          <w:tcPr>
            <w:tcW w:w="21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>
            <w:r w:rsidRPr="007A545C">
              <w:rPr>
                <w:sz w:val="22"/>
                <w:szCs w:val="22"/>
              </w:rPr>
              <w:t>Услуга № 1 (Реализация образовательных программ среднего профессионального образования - программ подготовки специалистов среднего звена)</w:t>
            </w:r>
          </w:p>
        </w:tc>
        <w:tc>
          <w:tcPr>
            <w:tcW w:w="11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 w:rsidP="001939E4">
            <w:pPr>
              <w:jc w:val="center"/>
            </w:pPr>
            <w:r w:rsidRPr="007A545C">
              <w:rPr>
                <w:sz w:val="22"/>
                <w:szCs w:val="22"/>
              </w:rPr>
              <w:t>130</w:t>
            </w: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>
            <w:pPr>
              <w:jc w:val="center"/>
              <w:rPr>
                <w:lang w:val="en-US"/>
              </w:rPr>
            </w:pPr>
            <w:r w:rsidRPr="007A545C">
              <w:rPr>
                <w:sz w:val="22"/>
                <w:szCs w:val="22"/>
              </w:rPr>
              <w:t>3492973,86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3492973,86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</w:tr>
      <w:tr w:rsidR="00264B5B" w:rsidRPr="007A545C" w:rsidTr="00C938F1">
        <w:trPr>
          <w:trHeight w:val="315"/>
        </w:trPr>
        <w:tc>
          <w:tcPr>
            <w:tcW w:w="21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>
            <w:r w:rsidRPr="007A545C">
              <w:rPr>
                <w:sz w:val="22"/>
                <w:szCs w:val="22"/>
              </w:rPr>
              <w:t>Услуга № 2 (Реализация образовательных программ среднего профессионального образования - программ подготовки специалистов среднего звена)</w:t>
            </w:r>
          </w:p>
        </w:tc>
        <w:tc>
          <w:tcPr>
            <w:tcW w:w="1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 w:rsidP="001939E4">
            <w:pPr>
              <w:jc w:val="center"/>
            </w:pPr>
            <w:r w:rsidRPr="007A545C">
              <w:rPr>
                <w:sz w:val="22"/>
                <w:szCs w:val="22"/>
              </w:rPr>
              <w:t>130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85980,87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85980,87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</w:tr>
      <w:tr w:rsidR="00264B5B" w:rsidRPr="007A545C" w:rsidTr="00C938F1">
        <w:trPr>
          <w:trHeight w:val="315"/>
        </w:trPr>
        <w:tc>
          <w:tcPr>
            <w:tcW w:w="21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 w:rsidP="006F3A69">
            <w:r w:rsidRPr="007A545C">
              <w:rPr>
                <w:sz w:val="22"/>
                <w:szCs w:val="22"/>
              </w:rPr>
              <w:t>Услуга № 3 (Реализация образовательных программ среднего профессионального образования - программ подготовки квалифицированных рабочих, служащих)</w:t>
            </w:r>
          </w:p>
        </w:tc>
        <w:tc>
          <w:tcPr>
            <w:tcW w:w="1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 w:rsidP="001939E4">
            <w:pPr>
              <w:jc w:val="center"/>
            </w:pPr>
            <w:r w:rsidRPr="007A545C">
              <w:rPr>
                <w:sz w:val="22"/>
                <w:szCs w:val="22"/>
              </w:rPr>
              <w:t>130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2149522,37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2149522,37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</w:tr>
      <w:tr w:rsidR="00264B5B" w:rsidRPr="007A545C" w:rsidTr="00C938F1">
        <w:trPr>
          <w:trHeight w:val="315"/>
        </w:trPr>
        <w:tc>
          <w:tcPr>
            <w:tcW w:w="21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 w:rsidP="006F3A69">
            <w:r w:rsidRPr="007A545C">
              <w:rPr>
                <w:sz w:val="22"/>
                <w:szCs w:val="22"/>
              </w:rPr>
              <w:t>Услуга № 4 (Содержание и воспитание детей-сирот и детей, оставшихся без попечения родителей, детей, находящихся в трудной жизненной ситуации)</w:t>
            </w:r>
          </w:p>
        </w:tc>
        <w:tc>
          <w:tcPr>
            <w:tcW w:w="1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 w:rsidP="001939E4">
            <w:pPr>
              <w:jc w:val="center"/>
            </w:pPr>
            <w:r w:rsidRPr="007A545C">
              <w:rPr>
                <w:sz w:val="22"/>
                <w:szCs w:val="22"/>
              </w:rPr>
              <w:t>130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 w:rsidP="001939E4"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 w:rsidP="001939E4">
            <w:pPr>
              <w:jc w:val="center"/>
            </w:pPr>
            <w:r w:rsidRPr="007A545C">
              <w:rPr>
                <w:sz w:val="22"/>
                <w:szCs w:val="22"/>
              </w:rPr>
              <w:t>1531534,68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 w:rsidP="001939E4">
            <w:pPr>
              <w:jc w:val="center"/>
            </w:pPr>
            <w:r w:rsidRPr="007A545C">
              <w:rPr>
                <w:sz w:val="22"/>
                <w:szCs w:val="22"/>
              </w:rPr>
              <w:t>1531534,68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 w:rsidP="001939E4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 w:rsidP="001939E4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 w:rsidP="001939E4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</w:tr>
      <w:tr w:rsidR="00264B5B" w:rsidRPr="007A545C" w:rsidTr="00C938F1">
        <w:trPr>
          <w:trHeight w:val="315"/>
        </w:trPr>
        <w:tc>
          <w:tcPr>
            <w:tcW w:w="21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 w:rsidP="006F3A69">
            <w:r w:rsidRPr="007A545C">
              <w:rPr>
                <w:sz w:val="22"/>
                <w:szCs w:val="22"/>
              </w:rPr>
              <w:t>Услуга № 5 (Реализация образовательных программ среднего профессионального образования - программ подготовки специалистов среднего звена)</w:t>
            </w:r>
          </w:p>
        </w:tc>
        <w:tc>
          <w:tcPr>
            <w:tcW w:w="1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 w:rsidP="001939E4">
            <w:pPr>
              <w:jc w:val="center"/>
            </w:pPr>
            <w:r w:rsidRPr="007A545C">
              <w:rPr>
                <w:sz w:val="22"/>
                <w:szCs w:val="22"/>
              </w:rPr>
              <w:t>130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 w:rsidP="001939E4"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 w:rsidP="001939E4">
            <w:pPr>
              <w:jc w:val="center"/>
            </w:pPr>
            <w:r w:rsidRPr="007A545C">
              <w:rPr>
                <w:sz w:val="22"/>
                <w:szCs w:val="22"/>
              </w:rPr>
              <w:t>2230129,66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 w:rsidP="001939E4">
            <w:pPr>
              <w:jc w:val="center"/>
            </w:pPr>
            <w:r w:rsidRPr="007A545C">
              <w:rPr>
                <w:sz w:val="22"/>
                <w:szCs w:val="22"/>
              </w:rPr>
              <w:t>2230129,66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 w:rsidP="001939E4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 w:rsidP="001939E4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 w:rsidP="001939E4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</w:tr>
      <w:tr w:rsidR="00264B5B" w:rsidRPr="007A545C" w:rsidTr="00C938F1">
        <w:trPr>
          <w:trHeight w:val="315"/>
        </w:trPr>
        <w:tc>
          <w:tcPr>
            <w:tcW w:w="21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 w:rsidP="006F3A69">
            <w:r w:rsidRPr="007A545C">
              <w:rPr>
                <w:sz w:val="22"/>
                <w:szCs w:val="22"/>
              </w:rPr>
              <w:t>Услуга № 6 (Реализация образовательных программ среднего профессионального образования - программ подготовки специалистов среднего звена)</w:t>
            </w:r>
          </w:p>
        </w:tc>
        <w:tc>
          <w:tcPr>
            <w:tcW w:w="1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 w:rsidP="001939E4">
            <w:pPr>
              <w:jc w:val="center"/>
            </w:pPr>
            <w:r w:rsidRPr="007A545C">
              <w:rPr>
                <w:sz w:val="22"/>
                <w:szCs w:val="22"/>
              </w:rPr>
              <w:t>130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 w:rsidP="001939E4"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 w:rsidP="001939E4">
            <w:pPr>
              <w:jc w:val="center"/>
            </w:pPr>
            <w:r w:rsidRPr="007A545C">
              <w:rPr>
                <w:sz w:val="22"/>
                <w:szCs w:val="22"/>
              </w:rPr>
              <w:t>3627319,09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 w:rsidP="001939E4">
            <w:pPr>
              <w:jc w:val="center"/>
            </w:pPr>
            <w:r w:rsidRPr="007A545C">
              <w:rPr>
                <w:sz w:val="22"/>
                <w:szCs w:val="22"/>
              </w:rPr>
              <w:t>3627319,09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 w:rsidP="001939E4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 w:rsidP="001939E4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 w:rsidP="001939E4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</w:tr>
      <w:tr w:rsidR="00264B5B" w:rsidRPr="007A545C" w:rsidTr="00C938F1">
        <w:trPr>
          <w:trHeight w:val="315"/>
        </w:trPr>
        <w:tc>
          <w:tcPr>
            <w:tcW w:w="21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 w:rsidP="006F3A69">
            <w:r w:rsidRPr="007A545C">
              <w:rPr>
                <w:sz w:val="22"/>
                <w:szCs w:val="22"/>
              </w:rPr>
              <w:t>Услуга № 7 (Реализация дополнительных общеразвивающих программ)</w:t>
            </w:r>
          </w:p>
        </w:tc>
        <w:tc>
          <w:tcPr>
            <w:tcW w:w="1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 w:rsidP="001939E4">
            <w:pPr>
              <w:jc w:val="center"/>
            </w:pPr>
            <w:r w:rsidRPr="007A545C">
              <w:rPr>
                <w:sz w:val="22"/>
                <w:szCs w:val="22"/>
              </w:rPr>
              <w:t>130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 w:rsidP="001939E4"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 w:rsidP="001939E4">
            <w:pPr>
              <w:jc w:val="center"/>
            </w:pPr>
            <w:r w:rsidRPr="007A545C">
              <w:rPr>
                <w:sz w:val="22"/>
                <w:szCs w:val="22"/>
              </w:rPr>
              <w:t>349297,37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 w:rsidP="001939E4">
            <w:pPr>
              <w:jc w:val="center"/>
            </w:pPr>
            <w:r w:rsidRPr="007A545C">
              <w:rPr>
                <w:sz w:val="22"/>
                <w:szCs w:val="22"/>
              </w:rPr>
              <w:t>349297,37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 w:rsidP="001939E4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 w:rsidP="001939E4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 w:rsidP="001939E4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</w:tr>
      <w:tr w:rsidR="00264B5B" w:rsidRPr="007A545C" w:rsidTr="00C938F1">
        <w:trPr>
          <w:trHeight w:val="315"/>
        </w:trPr>
        <w:tc>
          <w:tcPr>
            <w:tcW w:w="21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 w:rsidP="006F3A69">
            <w:r w:rsidRPr="007A545C">
              <w:rPr>
                <w:sz w:val="22"/>
                <w:szCs w:val="22"/>
              </w:rPr>
              <w:t>Услуга № 8 (Реализация образовательных программ среднего профессионального образования - программ подготовки квалифицированных рабочих, служащих)</w:t>
            </w:r>
          </w:p>
        </w:tc>
        <w:tc>
          <w:tcPr>
            <w:tcW w:w="1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 w:rsidP="001939E4">
            <w:pPr>
              <w:jc w:val="center"/>
            </w:pPr>
            <w:r w:rsidRPr="007A545C">
              <w:rPr>
                <w:sz w:val="22"/>
                <w:szCs w:val="22"/>
              </w:rPr>
              <w:t>130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 w:rsidP="001939E4"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 w:rsidP="001939E4">
            <w:pPr>
              <w:jc w:val="center"/>
            </w:pPr>
            <w:r w:rsidRPr="007A545C">
              <w:rPr>
                <w:sz w:val="22"/>
                <w:szCs w:val="22"/>
              </w:rPr>
              <w:t>2203260,43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 w:rsidP="001939E4">
            <w:pPr>
              <w:jc w:val="center"/>
            </w:pPr>
            <w:r w:rsidRPr="007A545C">
              <w:rPr>
                <w:sz w:val="22"/>
                <w:szCs w:val="22"/>
              </w:rPr>
              <w:t>2203260,43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 w:rsidP="001939E4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 w:rsidP="001939E4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 w:rsidP="001939E4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</w:tr>
      <w:tr w:rsidR="00264B5B" w:rsidRPr="007A545C" w:rsidTr="00C938F1">
        <w:trPr>
          <w:trHeight w:val="315"/>
        </w:trPr>
        <w:tc>
          <w:tcPr>
            <w:tcW w:w="21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 w:rsidP="006F3A69">
            <w:r w:rsidRPr="007A545C">
              <w:rPr>
                <w:sz w:val="22"/>
                <w:szCs w:val="22"/>
              </w:rPr>
              <w:t>Услуга № 9 (Реализация образовательных программ среднего профессионального образования - программ подготовки специалистов среднего звена)</w:t>
            </w:r>
          </w:p>
        </w:tc>
        <w:tc>
          <w:tcPr>
            <w:tcW w:w="1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 w:rsidP="001939E4">
            <w:pPr>
              <w:jc w:val="center"/>
            </w:pPr>
            <w:r w:rsidRPr="007A545C">
              <w:rPr>
                <w:sz w:val="22"/>
                <w:szCs w:val="22"/>
              </w:rPr>
              <w:t>130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 w:rsidP="001939E4"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 w:rsidP="001939E4">
            <w:pPr>
              <w:jc w:val="center"/>
            </w:pPr>
            <w:r w:rsidRPr="007A545C">
              <w:rPr>
                <w:sz w:val="22"/>
                <w:szCs w:val="22"/>
              </w:rPr>
              <w:t>268690,27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 w:rsidP="001939E4">
            <w:pPr>
              <w:jc w:val="center"/>
            </w:pPr>
            <w:r w:rsidRPr="007A545C">
              <w:rPr>
                <w:sz w:val="22"/>
                <w:szCs w:val="22"/>
              </w:rPr>
              <w:t>268690,27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 w:rsidP="001939E4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 w:rsidP="001939E4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 w:rsidP="001939E4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</w:tr>
      <w:tr w:rsidR="00264B5B" w:rsidRPr="007A545C" w:rsidTr="00C938F1">
        <w:trPr>
          <w:trHeight w:val="315"/>
        </w:trPr>
        <w:tc>
          <w:tcPr>
            <w:tcW w:w="21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 w:rsidP="001939E4">
            <w:r w:rsidRPr="007A545C">
              <w:rPr>
                <w:sz w:val="22"/>
                <w:szCs w:val="22"/>
              </w:rPr>
              <w:t>Услуга № 10 (Реализация образовательных программ среднего профессионального образования - программ подготовки квалифицированных рабочих, служащих)</w:t>
            </w:r>
          </w:p>
        </w:tc>
        <w:tc>
          <w:tcPr>
            <w:tcW w:w="1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 w:rsidP="001939E4">
            <w:pPr>
              <w:jc w:val="center"/>
            </w:pPr>
            <w:r w:rsidRPr="007A545C">
              <w:rPr>
                <w:sz w:val="22"/>
                <w:szCs w:val="22"/>
              </w:rPr>
              <w:t>130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 w:rsidP="001939E4"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 w:rsidP="001939E4">
            <w:pPr>
              <w:jc w:val="center"/>
            </w:pPr>
            <w:r w:rsidRPr="007A545C">
              <w:rPr>
                <w:sz w:val="22"/>
                <w:szCs w:val="22"/>
              </w:rPr>
              <w:t>2428960,27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 w:rsidP="001939E4">
            <w:pPr>
              <w:jc w:val="center"/>
            </w:pPr>
            <w:r w:rsidRPr="007A545C">
              <w:rPr>
                <w:sz w:val="22"/>
                <w:szCs w:val="22"/>
              </w:rPr>
              <w:t>2428960,27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 w:rsidP="001939E4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 w:rsidP="001939E4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 w:rsidP="001939E4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</w:tr>
      <w:tr w:rsidR="00264B5B" w:rsidRPr="007A545C" w:rsidTr="00C938F1">
        <w:trPr>
          <w:trHeight w:val="315"/>
        </w:trPr>
        <w:tc>
          <w:tcPr>
            <w:tcW w:w="21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 w:rsidP="006F3A69">
            <w:r w:rsidRPr="007A545C">
              <w:rPr>
                <w:sz w:val="22"/>
                <w:szCs w:val="22"/>
              </w:rPr>
              <w:t>Услуга № 11 (Реализация образовательных программ среднего профессионального образования - программ подготовки специалистов среднего звена)</w:t>
            </w:r>
          </w:p>
        </w:tc>
        <w:tc>
          <w:tcPr>
            <w:tcW w:w="1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 w:rsidP="001939E4">
            <w:pPr>
              <w:jc w:val="center"/>
            </w:pPr>
            <w:r w:rsidRPr="007A545C">
              <w:rPr>
                <w:sz w:val="22"/>
                <w:szCs w:val="22"/>
              </w:rPr>
              <w:t>130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 w:rsidP="001939E4"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 w:rsidP="001939E4">
            <w:pPr>
              <w:jc w:val="center"/>
            </w:pPr>
            <w:r w:rsidRPr="007A545C">
              <w:rPr>
                <w:sz w:val="22"/>
                <w:szCs w:val="22"/>
              </w:rPr>
              <w:t>4726262,32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 w:rsidP="001939E4">
            <w:pPr>
              <w:jc w:val="center"/>
            </w:pPr>
            <w:r w:rsidRPr="007A545C">
              <w:rPr>
                <w:sz w:val="22"/>
                <w:szCs w:val="22"/>
              </w:rPr>
              <w:t>4726262,32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 w:rsidP="001939E4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 w:rsidP="001939E4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 w:rsidP="001939E4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</w:tr>
      <w:tr w:rsidR="00264B5B" w:rsidRPr="007A545C" w:rsidTr="00C938F1">
        <w:trPr>
          <w:trHeight w:val="315"/>
        </w:trPr>
        <w:tc>
          <w:tcPr>
            <w:tcW w:w="21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 w:rsidP="001939E4">
            <w:r w:rsidRPr="007A545C">
              <w:rPr>
                <w:sz w:val="22"/>
                <w:szCs w:val="22"/>
              </w:rPr>
              <w:t>Услуга № 12 (Реализация образовательных программ среднего профессионального образования - программ подготовки квалифицированных рабочих, служащих)</w:t>
            </w:r>
          </w:p>
        </w:tc>
        <w:tc>
          <w:tcPr>
            <w:tcW w:w="1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 w:rsidP="001939E4">
            <w:pPr>
              <w:jc w:val="center"/>
            </w:pPr>
            <w:r w:rsidRPr="007A545C">
              <w:rPr>
                <w:sz w:val="22"/>
                <w:szCs w:val="22"/>
              </w:rPr>
              <w:t>130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 w:rsidP="001939E4"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 w:rsidP="001939E4">
            <w:pPr>
              <w:jc w:val="center"/>
            </w:pPr>
            <w:r w:rsidRPr="007A545C">
              <w:rPr>
                <w:sz w:val="22"/>
                <w:szCs w:val="22"/>
              </w:rPr>
              <w:t>2152209,35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 w:rsidP="001939E4">
            <w:pPr>
              <w:jc w:val="center"/>
            </w:pPr>
            <w:r w:rsidRPr="007A545C">
              <w:rPr>
                <w:sz w:val="22"/>
                <w:szCs w:val="22"/>
              </w:rPr>
              <w:t>2152209,35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 w:rsidP="001939E4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 w:rsidP="001939E4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 w:rsidP="001939E4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</w:tr>
      <w:tr w:rsidR="00264B5B" w:rsidRPr="007A545C" w:rsidTr="00C938F1">
        <w:trPr>
          <w:trHeight w:val="315"/>
        </w:trPr>
        <w:tc>
          <w:tcPr>
            <w:tcW w:w="21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 w:rsidP="006F3A69">
            <w:r w:rsidRPr="007A545C">
              <w:rPr>
                <w:sz w:val="22"/>
                <w:szCs w:val="22"/>
              </w:rPr>
              <w:t>Услуга № 13 (Реализация основных профессиональных образовательных программ профессионального обучения - программ профессиональной подготовки по профессиям рабочих, должностям служащих)</w:t>
            </w:r>
          </w:p>
        </w:tc>
        <w:tc>
          <w:tcPr>
            <w:tcW w:w="1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 w:rsidP="001939E4">
            <w:pPr>
              <w:jc w:val="center"/>
            </w:pPr>
            <w:r w:rsidRPr="007A545C">
              <w:rPr>
                <w:sz w:val="22"/>
                <w:szCs w:val="22"/>
              </w:rPr>
              <w:t>130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 w:rsidP="001939E4"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 w:rsidP="001939E4">
            <w:pPr>
              <w:jc w:val="center"/>
            </w:pPr>
            <w:r w:rsidRPr="007A545C">
              <w:rPr>
                <w:sz w:val="22"/>
                <w:szCs w:val="22"/>
              </w:rPr>
              <w:t>940416,01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 w:rsidP="001939E4">
            <w:pPr>
              <w:jc w:val="center"/>
            </w:pPr>
            <w:r w:rsidRPr="007A545C">
              <w:rPr>
                <w:sz w:val="22"/>
                <w:szCs w:val="22"/>
              </w:rPr>
              <w:t>940416,01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 w:rsidP="001939E4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 w:rsidP="001939E4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 w:rsidP="001939E4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</w:tr>
      <w:tr w:rsidR="00264B5B" w:rsidRPr="007A545C" w:rsidTr="00C938F1">
        <w:trPr>
          <w:trHeight w:val="315"/>
        </w:trPr>
        <w:tc>
          <w:tcPr>
            <w:tcW w:w="21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 w:rsidP="006F3A69">
            <w:r w:rsidRPr="007A545C">
              <w:rPr>
                <w:sz w:val="22"/>
                <w:szCs w:val="22"/>
              </w:rPr>
              <w:t>Услуга № 14 (Реализация образовательных программ среднего профессионального образования - программ подготовки специалистов среднего звена)</w:t>
            </w:r>
          </w:p>
        </w:tc>
        <w:tc>
          <w:tcPr>
            <w:tcW w:w="1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 w:rsidP="001939E4">
            <w:pPr>
              <w:jc w:val="center"/>
            </w:pPr>
            <w:r w:rsidRPr="007A545C">
              <w:rPr>
                <w:sz w:val="22"/>
                <w:szCs w:val="22"/>
              </w:rPr>
              <w:t>130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 w:rsidP="001939E4"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 w:rsidP="001939E4">
            <w:pPr>
              <w:jc w:val="center"/>
            </w:pPr>
            <w:r w:rsidRPr="007A545C">
              <w:rPr>
                <w:sz w:val="22"/>
                <w:szCs w:val="22"/>
              </w:rPr>
              <w:t>85980,87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 w:rsidP="001939E4">
            <w:pPr>
              <w:jc w:val="center"/>
            </w:pPr>
            <w:r w:rsidRPr="007A545C">
              <w:rPr>
                <w:sz w:val="22"/>
                <w:szCs w:val="22"/>
              </w:rPr>
              <w:t>85980,87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 w:rsidP="001939E4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 w:rsidP="001939E4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 w:rsidP="001939E4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</w:tr>
      <w:tr w:rsidR="00264B5B" w:rsidRPr="007A545C" w:rsidTr="00C938F1">
        <w:trPr>
          <w:trHeight w:val="315"/>
        </w:trPr>
        <w:tc>
          <w:tcPr>
            <w:tcW w:w="21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 w:rsidP="006F3A69">
            <w:r w:rsidRPr="007A545C">
              <w:rPr>
                <w:sz w:val="22"/>
                <w:szCs w:val="22"/>
              </w:rPr>
              <w:t>Услуга № 15 (Реализация образовательных программ среднего профессионального образования - программ подготовки специалистов среднего звена)</w:t>
            </w:r>
          </w:p>
        </w:tc>
        <w:tc>
          <w:tcPr>
            <w:tcW w:w="1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 w:rsidP="001939E4">
            <w:pPr>
              <w:jc w:val="center"/>
            </w:pPr>
            <w:r w:rsidRPr="007A545C">
              <w:rPr>
                <w:sz w:val="22"/>
                <w:szCs w:val="22"/>
              </w:rPr>
              <w:t>130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 w:rsidP="001939E4"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 w:rsidP="001939E4">
            <w:pPr>
              <w:jc w:val="center"/>
            </w:pPr>
            <w:r w:rsidRPr="007A545C">
              <w:rPr>
                <w:sz w:val="22"/>
                <w:szCs w:val="22"/>
              </w:rPr>
              <w:t>596492,44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 w:rsidP="001939E4">
            <w:pPr>
              <w:jc w:val="center"/>
            </w:pPr>
            <w:r w:rsidRPr="007A545C">
              <w:rPr>
                <w:sz w:val="22"/>
                <w:szCs w:val="22"/>
              </w:rPr>
              <w:t>596492,44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 w:rsidP="001939E4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 w:rsidP="001939E4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 w:rsidP="001939E4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</w:tr>
      <w:tr w:rsidR="00264B5B" w:rsidRPr="007A545C" w:rsidTr="00C938F1">
        <w:trPr>
          <w:trHeight w:val="315"/>
        </w:trPr>
        <w:tc>
          <w:tcPr>
            <w:tcW w:w="21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>
            <w:r w:rsidRPr="007A545C">
              <w:rPr>
                <w:sz w:val="22"/>
                <w:szCs w:val="22"/>
              </w:rPr>
              <w:t>Налоги, в качестве объекта налогообложения по которым признается имущество учреждения</w:t>
            </w:r>
          </w:p>
        </w:tc>
        <w:tc>
          <w:tcPr>
            <w:tcW w:w="1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180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189100,00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189100,00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</w:tr>
      <w:tr w:rsidR="00264B5B" w:rsidRPr="007A545C" w:rsidTr="00C938F1">
        <w:trPr>
          <w:trHeight w:val="315"/>
        </w:trPr>
        <w:tc>
          <w:tcPr>
            <w:tcW w:w="21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>
            <w:r w:rsidRPr="007A545C">
              <w:rPr>
                <w:sz w:val="22"/>
                <w:szCs w:val="22"/>
              </w:rPr>
              <w:t>Неиспользуемое для выполнения государственного задания имущество</w:t>
            </w:r>
          </w:p>
        </w:tc>
        <w:tc>
          <w:tcPr>
            <w:tcW w:w="1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180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-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>
            <w:pPr>
              <w:jc w:val="center"/>
              <w:rPr>
                <w:lang w:val="en-US"/>
              </w:rPr>
            </w:pPr>
            <w:r w:rsidRPr="007A545C">
              <w:rPr>
                <w:sz w:val="22"/>
                <w:szCs w:val="22"/>
              </w:rPr>
              <w:t>-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</w:tr>
      <w:tr w:rsidR="00264B5B" w:rsidRPr="007A545C" w:rsidTr="00C938F1">
        <w:trPr>
          <w:trHeight w:val="495"/>
        </w:trPr>
        <w:tc>
          <w:tcPr>
            <w:tcW w:w="21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>
            <w:pPr>
              <w:rPr>
                <w:i/>
              </w:rPr>
            </w:pPr>
            <w:r w:rsidRPr="007A545C">
              <w:rPr>
                <w:i/>
                <w:sz w:val="22"/>
                <w:szCs w:val="22"/>
              </w:rPr>
              <w:t>Целевые субсидии (на иные цели) (всего)</w:t>
            </w:r>
          </w:p>
        </w:tc>
        <w:tc>
          <w:tcPr>
            <w:tcW w:w="11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180</w:t>
            </w: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>
            <w:pPr>
              <w:jc w:val="center"/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>
            <w:pPr>
              <w:jc w:val="center"/>
            </w:pP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</w:tr>
      <w:tr w:rsidR="00264B5B" w:rsidRPr="007A545C" w:rsidTr="00C938F1">
        <w:trPr>
          <w:trHeight w:val="315"/>
        </w:trPr>
        <w:tc>
          <w:tcPr>
            <w:tcW w:w="21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>
            <w:r w:rsidRPr="007A545C">
              <w:rPr>
                <w:sz w:val="22"/>
                <w:szCs w:val="22"/>
              </w:rPr>
              <w:t>в том числе:</w:t>
            </w:r>
          </w:p>
        </w:tc>
        <w:tc>
          <w:tcPr>
            <w:tcW w:w="11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</w:tr>
      <w:tr w:rsidR="00264B5B" w:rsidRPr="007A545C" w:rsidTr="00C938F1">
        <w:trPr>
          <w:gridBefore w:val="1"/>
          <w:trHeight w:val="315"/>
        </w:trPr>
        <w:tc>
          <w:tcPr>
            <w:tcW w:w="21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 w:rsidP="00615DA6">
            <w:r w:rsidRPr="007A545C">
              <w:rPr>
                <w:sz w:val="22"/>
                <w:szCs w:val="22"/>
              </w:rPr>
              <w:t>Целевая субсидия № 1 (С</w:t>
            </w:r>
            <w:r w:rsidRPr="007A545C">
              <w:rPr>
                <w:rStyle w:val="Strong"/>
                <w:b w:val="0"/>
                <w:bCs/>
                <w:sz w:val="22"/>
                <w:szCs w:val="22"/>
              </w:rPr>
              <w:t>убсидия на иные цели для осуществления выплаты государственной академической стипендии и (или) государственной социальной стипендии студентам государственных профессиональных образовательных организаций Свердловской области)</w:t>
            </w:r>
          </w:p>
        </w:tc>
        <w:tc>
          <w:tcPr>
            <w:tcW w:w="11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180</w:t>
            </w: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012.1.024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1240240,50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1240240,50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</w:tr>
      <w:tr w:rsidR="00264B5B" w:rsidRPr="007A545C" w:rsidTr="00C938F1">
        <w:trPr>
          <w:gridBefore w:val="1"/>
          <w:trHeight w:val="315"/>
        </w:trPr>
        <w:tc>
          <w:tcPr>
            <w:tcW w:w="21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>
            <w:r w:rsidRPr="007A545C">
              <w:rPr>
                <w:sz w:val="22"/>
                <w:szCs w:val="22"/>
              </w:rPr>
              <w:t xml:space="preserve">Целевая субсидия № 2 (Субсидия </w:t>
            </w:r>
            <w:r w:rsidRPr="007A545C">
              <w:rPr>
                <w:rStyle w:val="Strong"/>
                <w:b w:val="0"/>
                <w:bCs/>
                <w:sz w:val="22"/>
                <w:szCs w:val="22"/>
              </w:rPr>
              <w:t>на осуществление выплаты материальной помощи студентам государственных профессиональных образовательных организаций Свердловской области)</w:t>
            </w:r>
          </w:p>
        </w:tc>
        <w:tc>
          <w:tcPr>
            <w:tcW w:w="11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180</w:t>
            </w: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012.1.025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124024,00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124024,00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</w:tr>
      <w:tr w:rsidR="00264B5B" w:rsidRPr="007A545C" w:rsidTr="00C938F1">
        <w:trPr>
          <w:gridBefore w:val="1"/>
          <w:trHeight w:val="315"/>
        </w:trPr>
        <w:tc>
          <w:tcPr>
            <w:tcW w:w="21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>
            <w:pPr>
              <w:rPr>
                <w:i/>
              </w:rPr>
            </w:pPr>
            <w:r w:rsidRPr="007A545C">
              <w:rPr>
                <w:i/>
                <w:sz w:val="22"/>
                <w:szCs w:val="22"/>
              </w:rPr>
              <w:t>Бюджетные инвестиции, всего</w:t>
            </w:r>
          </w:p>
        </w:tc>
        <w:tc>
          <w:tcPr>
            <w:tcW w:w="11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180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-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-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</w:tr>
      <w:tr w:rsidR="00264B5B" w:rsidRPr="007A545C" w:rsidTr="00C938F1">
        <w:trPr>
          <w:gridBefore w:val="1"/>
          <w:trHeight w:val="218"/>
        </w:trPr>
        <w:tc>
          <w:tcPr>
            <w:tcW w:w="21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>
            <w:r w:rsidRPr="007A545C">
              <w:rPr>
                <w:sz w:val="22"/>
                <w:szCs w:val="22"/>
              </w:rPr>
              <w:t>в том числе:</w:t>
            </w:r>
          </w:p>
        </w:tc>
        <w:tc>
          <w:tcPr>
            <w:tcW w:w="11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</w:tr>
      <w:tr w:rsidR="00264B5B" w:rsidRPr="007A545C" w:rsidTr="00C938F1">
        <w:trPr>
          <w:gridBefore w:val="1"/>
          <w:trHeight w:val="315"/>
        </w:trPr>
        <w:tc>
          <w:tcPr>
            <w:tcW w:w="21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>
            <w:r w:rsidRPr="007A545C">
              <w:rPr>
                <w:sz w:val="22"/>
                <w:szCs w:val="22"/>
              </w:rPr>
              <w:t>Бюджетная инвестиция № 1</w:t>
            </w:r>
          </w:p>
        </w:tc>
        <w:tc>
          <w:tcPr>
            <w:tcW w:w="11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180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-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-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</w:tr>
      <w:tr w:rsidR="00264B5B" w:rsidRPr="007A545C" w:rsidTr="00C938F1">
        <w:trPr>
          <w:gridBefore w:val="1"/>
          <w:trHeight w:val="315"/>
        </w:trPr>
        <w:tc>
          <w:tcPr>
            <w:tcW w:w="21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>
            <w:r w:rsidRPr="007A545C">
              <w:rPr>
                <w:sz w:val="22"/>
                <w:szCs w:val="22"/>
              </w:rPr>
              <w:t>Бюджетная инвестиция № 2</w:t>
            </w:r>
          </w:p>
        </w:tc>
        <w:tc>
          <w:tcPr>
            <w:tcW w:w="11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180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-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-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</w:tr>
      <w:tr w:rsidR="00264B5B" w:rsidRPr="007A545C" w:rsidTr="00C938F1">
        <w:trPr>
          <w:gridBefore w:val="1"/>
          <w:trHeight w:val="630"/>
        </w:trPr>
        <w:tc>
          <w:tcPr>
            <w:tcW w:w="21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>
            <w:pPr>
              <w:rPr>
                <w:i/>
              </w:rPr>
            </w:pPr>
            <w:r w:rsidRPr="007A545C">
              <w:rPr>
                <w:i/>
                <w:sz w:val="22"/>
                <w:szCs w:val="22"/>
              </w:rPr>
              <w:t>Поступления от иной приносящей доход деятель-ности, всего:</w:t>
            </w:r>
          </w:p>
        </w:tc>
        <w:tc>
          <w:tcPr>
            <w:tcW w:w="11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2595722,11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-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2595722,11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-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-</w:t>
            </w:r>
          </w:p>
        </w:tc>
      </w:tr>
      <w:tr w:rsidR="00264B5B" w:rsidRPr="007A545C" w:rsidTr="00C938F1">
        <w:trPr>
          <w:gridBefore w:val="1"/>
          <w:trHeight w:val="321"/>
        </w:trPr>
        <w:tc>
          <w:tcPr>
            <w:tcW w:w="21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>
            <w:r w:rsidRPr="007A545C">
              <w:rPr>
                <w:sz w:val="22"/>
                <w:szCs w:val="22"/>
              </w:rPr>
              <w:t>в том числе:</w:t>
            </w:r>
          </w:p>
        </w:tc>
        <w:tc>
          <w:tcPr>
            <w:tcW w:w="11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</w:tr>
      <w:tr w:rsidR="00264B5B" w:rsidRPr="007A545C" w:rsidTr="00C938F1">
        <w:trPr>
          <w:gridBefore w:val="1"/>
          <w:trHeight w:val="340"/>
        </w:trPr>
        <w:tc>
          <w:tcPr>
            <w:tcW w:w="21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>
            <w:r w:rsidRPr="007A545C">
              <w:rPr>
                <w:sz w:val="22"/>
                <w:szCs w:val="22"/>
              </w:rPr>
              <w:t xml:space="preserve">Образовательные услуги: </w:t>
            </w:r>
          </w:p>
        </w:tc>
        <w:tc>
          <w:tcPr>
            <w:tcW w:w="11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130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2145722,11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2145722,11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-</w:t>
            </w:r>
          </w:p>
        </w:tc>
      </w:tr>
      <w:tr w:rsidR="00264B5B" w:rsidRPr="007A545C" w:rsidTr="00C938F1">
        <w:trPr>
          <w:gridBefore w:val="1"/>
          <w:trHeight w:val="468"/>
        </w:trPr>
        <w:tc>
          <w:tcPr>
            <w:tcW w:w="21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>
            <w:r w:rsidRPr="007A545C">
              <w:rPr>
                <w:sz w:val="22"/>
                <w:szCs w:val="22"/>
              </w:rPr>
              <w:t>Услуга № 1 (Реализация образовательных программ среднего профессионального образования - программ подготовки квалифицированных рабочих, служащих)</w:t>
            </w:r>
          </w:p>
        </w:tc>
        <w:tc>
          <w:tcPr>
            <w:tcW w:w="11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130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>
            <w:pPr>
              <w:jc w:val="center"/>
            </w:pP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>
            <w:pPr>
              <w:jc w:val="center"/>
            </w:pP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--</w:t>
            </w:r>
          </w:p>
        </w:tc>
      </w:tr>
      <w:tr w:rsidR="00264B5B" w:rsidRPr="007A545C" w:rsidTr="00C938F1">
        <w:trPr>
          <w:gridBefore w:val="1"/>
          <w:trHeight w:val="468"/>
        </w:trPr>
        <w:tc>
          <w:tcPr>
            <w:tcW w:w="21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>
            <w:r w:rsidRPr="007A545C">
              <w:rPr>
                <w:sz w:val="22"/>
                <w:szCs w:val="22"/>
              </w:rPr>
              <w:t>Собственные доходы</w:t>
            </w:r>
          </w:p>
        </w:tc>
        <w:tc>
          <w:tcPr>
            <w:tcW w:w="11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 w:rsidP="00290751">
            <w:pPr>
              <w:jc w:val="center"/>
            </w:pPr>
            <w:r w:rsidRPr="007A545C">
              <w:rPr>
                <w:sz w:val="22"/>
                <w:szCs w:val="22"/>
              </w:rPr>
              <w:t>120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450000,00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450000,00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-</w:t>
            </w:r>
          </w:p>
        </w:tc>
      </w:tr>
      <w:tr w:rsidR="00264B5B" w:rsidRPr="007A545C" w:rsidTr="00C938F1">
        <w:trPr>
          <w:gridBefore w:val="1"/>
          <w:trHeight w:val="415"/>
        </w:trPr>
        <w:tc>
          <w:tcPr>
            <w:tcW w:w="21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>
            <w:r w:rsidRPr="007A545C">
              <w:rPr>
                <w:sz w:val="22"/>
                <w:szCs w:val="22"/>
              </w:rPr>
              <w:t>Услуги общежития</w:t>
            </w:r>
          </w:p>
        </w:tc>
        <w:tc>
          <w:tcPr>
            <w:tcW w:w="11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130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>
            <w:pPr>
              <w:jc w:val="center"/>
            </w:pP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>
            <w:pPr>
              <w:jc w:val="center"/>
            </w:pP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</w:tr>
      <w:tr w:rsidR="00264B5B" w:rsidRPr="007A545C" w:rsidTr="00C938F1">
        <w:trPr>
          <w:gridBefore w:val="1"/>
          <w:trHeight w:val="469"/>
        </w:trPr>
        <w:tc>
          <w:tcPr>
            <w:tcW w:w="21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>
            <w:r w:rsidRPr="007A545C">
              <w:rPr>
                <w:sz w:val="22"/>
                <w:szCs w:val="22"/>
              </w:rPr>
              <w:t>Услуги общественного питания</w:t>
            </w:r>
          </w:p>
        </w:tc>
        <w:tc>
          <w:tcPr>
            <w:tcW w:w="11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130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>
            <w:pPr>
              <w:jc w:val="center"/>
            </w:pP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>
            <w:pPr>
              <w:jc w:val="center"/>
            </w:pP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</w:tr>
      <w:tr w:rsidR="00264B5B" w:rsidRPr="007A545C" w:rsidTr="00C938F1">
        <w:trPr>
          <w:gridBefore w:val="1"/>
          <w:trHeight w:val="349"/>
        </w:trPr>
        <w:tc>
          <w:tcPr>
            <w:tcW w:w="21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>
            <w:r w:rsidRPr="007A545C">
              <w:rPr>
                <w:sz w:val="22"/>
                <w:szCs w:val="22"/>
              </w:rPr>
              <w:t>Прочие услуги</w:t>
            </w:r>
          </w:p>
        </w:tc>
        <w:tc>
          <w:tcPr>
            <w:tcW w:w="11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130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>
            <w:pPr>
              <w:jc w:val="center"/>
            </w:pP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>
            <w:pPr>
              <w:jc w:val="center"/>
            </w:pP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</w:tr>
      <w:tr w:rsidR="00264B5B" w:rsidRPr="007A545C" w:rsidTr="00C938F1">
        <w:trPr>
          <w:gridBefore w:val="1"/>
          <w:trHeight w:val="412"/>
        </w:trPr>
        <w:tc>
          <w:tcPr>
            <w:tcW w:w="21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>
            <w:r w:rsidRPr="007A545C">
              <w:rPr>
                <w:sz w:val="22"/>
                <w:szCs w:val="22"/>
              </w:rPr>
              <w:t>Гранты, премии, добровольные пожертвования государственным учреждениям, находящимся в ведении органов государственной власти субъектов Российской Федерации</w:t>
            </w:r>
          </w:p>
        </w:tc>
        <w:tc>
          <w:tcPr>
            <w:tcW w:w="11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180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>
            <w:pPr>
              <w:jc w:val="center"/>
            </w:pP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>
            <w:pPr>
              <w:jc w:val="center"/>
            </w:pP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</w:tr>
      <w:tr w:rsidR="00264B5B" w:rsidRPr="007A545C" w:rsidTr="00C938F1">
        <w:trPr>
          <w:gridBefore w:val="1"/>
          <w:trHeight w:val="309"/>
        </w:trPr>
        <w:tc>
          <w:tcPr>
            <w:tcW w:w="21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>
            <w:r w:rsidRPr="007A545C">
              <w:rPr>
                <w:sz w:val="22"/>
                <w:szCs w:val="22"/>
              </w:rPr>
              <w:t>Справочно:</w:t>
            </w:r>
          </w:p>
        </w:tc>
        <w:tc>
          <w:tcPr>
            <w:tcW w:w="11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</w:tr>
      <w:tr w:rsidR="00264B5B" w:rsidRPr="007A545C" w:rsidTr="00C938F1">
        <w:trPr>
          <w:gridBefore w:val="1"/>
          <w:trHeight w:val="70"/>
        </w:trPr>
        <w:tc>
          <w:tcPr>
            <w:tcW w:w="21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>
            <w:r w:rsidRPr="007A545C">
              <w:rPr>
                <w:sz w:val="22"/>
                <w:szCs w:val="22"/>
              </w:rPr>
              <w:t>Объем публичных обязательств, всего</w:t>
            </w:r>
          </w:p>
        </w:tc>
        <w:tc>
          <w:tcPr>
            <w:tcW w:w="11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X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700000,00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700000,00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</w:tr>
      <w:tr w:rsidR="00264B5B" w:rsidRPr="007A545C" w:rsidTr="00C938F1">
        <w:trPr>
          <w:gridBefore w:val="1"/>
          <w:trHeight w:val="554"/>
        </w:trPr>
        <w:tc>
          <w:tcPr>
            <w:tcW w:w="21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>
            <w:r w:rsidRPr="007A545C">
              <w:rPr>
                <w:sz w:val="22"/>
                <w:szCs w:val="22"/>
              </w:rPr>
              <w:t>Пособия по социальной помощи населению</w:t>
            </w:r>
          </w:p>
        </w:tc>
        <w:tc>
          <w:tcPr>
            <w:tcW w:w="11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X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700000,00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700000,00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</w:tr>
      <w:tr w:rsidR="00264B5B" w:rsidRPr="007A545C" w:rsidTr="00C938F1">
        <w:trPr>
          <w:gridBefore w:val="1"/>
          <w:trHeight w:val="554"/>
        </w:trPr>
        <w:tc>
          <w:tcPr>
            <w:tcW w:w="21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>
            <w:r w:rsidRPr="007A545C">
              <w:rPr>
                <w:sz w:val="22"/>
                <w:szCs w:val="22"/>
              </w:rPr>
              <w:t>Приобретение услуг в пользу граждан в целях их социального обеспечения</w:t>
            </w:r>
          </w:p>
        </w:tc>
        <w:tc>
          <w:tcPr>
            <w:tcW w:w="11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X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-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-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</w:tr>
      <w:tr w:rsidR="00264B5B" w:rsidRPr="007A545C" w:rsidTr="00C938F1">
        <w:trPr>
          <w:gridBefore w:val="1"/>
          <w:trHeight w:val="315"/>
        </w:trPr>
        <w:tc>
          <w:tcPr>
            <w:tcW w:w="21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>
            <w:pPr>
              <w:rPr>
                <w:b/>
                <w:bCs/>
              </w:rPr>
            </w:pPr>
            <w:r w:rsidRPr="007A545C">
              <w:rPr>
                <w:b/>
                <w:bCs/>
                <w:sz w:val="22"/>
                <w:szCs w:val="22"/>
              </w:rPr>
              <w:t>Выплаты, всего:</w:t>
            </w:r>
          </w:p>
        </w:tc>
        <w:tc>
          <w:tcPr>
            <w:tcW w:w="11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</w:tr>
      <w:tr w:rsidR="00264B5B" w:rsidRPr="007A545C" w:rsidTr="00C938F1">
        <w:trPr>
          <w:gridBefore w:val="1"/>
          <w:trHeight w:val="315"/>
        </w:trPr>
        <w:tc>
          <w:tcPr>
            <w:tcW w:w="2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>
            <w:r w:rsidRPr="007A545C">
              <w:rPr>
                <w:sz w:val="22"/>
                <w:szCs w:val="22"/>
              </w:rPr>
              <w:t>Заработная плата</w:t>
            </w:r>
          </w:p>
        </w:tc>
        <w:tc>
          <w:tcPr>
            <w:tcW w:w="1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211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19160064,81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18728180,81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431884,00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-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-</w:t>
            </w:r>
          </w:p>
        </w:tc>
      </w:tr>
      <w:tr w:rsidR="00264B5B" w:rsidRPr="007A545C" w:rsidTr="00C938F1">
        <w:trPr>
          <w:gridBefore w:val="1"/>
          <w:trHeight w:val="315"/>
        </w:trPr>
        <w:tc>
          <w:tcPr>
            <w:tcW w:w="2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>
            <w:r w:rsidRPr="007A545C">
              <w:rPr>
                <w:sz w:val="22"/>
                <w:szCs w:val="22"/>
              </w:rPr>
              <w:t>Прочие выплаты</w:t>
            </w:r>
          </w:p>
        </w:tc>
        <w:tc>
          <w:tcPr>
            <w:tcW w:w="1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212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20000,00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-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20000,00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-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-</w:t>
            </w:r>
          </w:p>
        </w:tc>
      </w:tr>
      <w:tr w:rsidR="00264B5B" w:rsidRPr="007A545C" w:rsidTr="00C938F1">
        <w:trPr>
          <w:gridBefore w:val="1"/>
          <w:trHeight w:val="630"/>
        </w:trPr>
        <w:tc>
          <w:tcPr>
            <w:tcW w:w="2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>
            <w:r w:rsidRPr="007A545C">
              <w:rPr>
                <w:sz w:val="22"/>
                <w:szCs w:val="22"/>
              </w:rPr>
              <w:t xml:space="preserve">Начисления на выплаты по оплате труда </w:t>
            </w:r>
          </w:p>
        </w:tc>
        <w:tc>
          <w:tcPr>
            <w:tcW w:w="11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213</w:t>
            </w: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5337618,16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5178776,16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158842,00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-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-</w:t>
            </w:r>
          </w:p>
        </w:tc>
      </w:tr>
      <w:tr w:rsidR="00264B5B" w:rsidRPr="007A545C" w:rsidTr="00C938F1">
        <w:trPr>
          <w:gridBefore w:val="1"/>
          <w:trHeight w:val="315"/>
        </w:trPr>
        <w:tc>
          <w:tcPr>
            <w:tcW w:w="21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>
            <w:r w:rsidRPr="007A545C">
              <w:rPr>
                <w:sz w:val="22"/>
                <w:szCs w:val="22"/>
              </w:rPr>
              <w:t>Услуги связи</w:t>
            </w:r>
          </w:p>
        </w:tc>
        <w:tc>
          <w:tcPr>
            <w:tcW w:w="11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221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80000,00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-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80000,00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-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-</w:t>
            </w:r>
          </w:p>
        </w:tc>
      </w:tr>
      <w:tr w:rsidR="00264B5B" w:rsidRPr="007A545C" w:rsidTr="00C938F1">
        <w:trPr>
          <w:gridBefore w:val="1"/>
          <w:trHeight w:val="315"/>
        </w:trPr>
        <w:tc>
          <w:tcPr>
            <w:tcW w:w="21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>
            <w:r w:rsidRPr="007A545C">
              <w:rPr>
                <w:sz w:val="22"/>
                <w:szCs w:val="22"/>
              </w:rPr>
              <w:t>Транспортные услуги</w:t>
            </w:r>
          </w:p>
        </w:tc>
        <w:tc>
          <w:tcPr>
            <w:tcW w:w="11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222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-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-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-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-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-</w:t>
            </w:r>
          </w:p>
        </w:tc>
      </w:tr>
      <w:tr w:rsidR="00264B5B" w:rsidRPr="007A545C" w:rsidTr="00C938F1">
        <w:trPr>
          <w:gridBefore w:val="1"/>
          <w:trHeight w:val="315"/>
        </w:trPr>
        <w:tc>
          <w:tcPr>
            <w:tcW w:w="21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>
            <w:r w:rsidRPr="007A545C">
              <w:rPr>
                <w:sz w:val="22"/>
                <w:szCs w:val="22"/>
              </w:rPr>
              <w:t>Коммунальные услуги</w:t>
            </w:r>
          </w:p>
        </w:tc>
        <w:tc>
          <w:tcPr>
            <w:tcW w:w="11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223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4131581,78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2585236,78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1546345,00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-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-</w:t>
            </w:r>
          </w:p>
        </w:tc>
      </w:tr>
      <w:tr w:rsidR="00264B5B" w:rsidRPr="007A545C" w:rsidTr="00C938F1">
        <w:trPr>
          <w:gridBefore w:val="1"/>
          <w:trHeight w:val="630"/>
        </w:trPr>
        <w:tc>
          <w:tcPr>
            <w:tcW w:w="21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>
            <w:r w:rsidRPr="007A545C">
              <w:rPr>
                <w:sz w:val="22"/>
                <w:szCs w:val="22"/>
              </w:rPr>
              <w:t>Арендная плата за пользование имуществом</w:t>
            </w:r>
          </w:p>
        </w:tc>
        <w:tc>
          <w:tcPr>
            <w:tcW w:w="11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224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-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-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-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-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-</w:t>
            </w:r>
          </w:p>
        </w:tc>
      </w:tr>
      <w:tr w:rsidR="00264B5B" w:rsidRPr="007A545C" w:rsidTr="00C938F1">
        <w:trPr>
          <w:gridBefore w:val="1"/>
          <w:trHeight w:val="630"/>
        </w:trPr>
        <w:tc>
          <w:tcPr>
            <w:tcW w:w="21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>
            <w:r w:rsidRPr="007A545C">
              <w:rPr>
                <w:sz w:val="22"/>
                <w:szCs w:val="22"/>
              </w:rPr>
              <w:t>Работы, услуги по содержанию имущества</w:t>
            </w:r>
          </w:p>
        </w:tc>
        <w:tc>
          <w:tcPr>
            <w:tcW w:w="11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225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312296,54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270178,15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42118,39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-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-</w:t>
            </w:r>
          </w:p>
        </w:tc>
      </w:tr>
      <w:tr w:rsidR="00264B5B" w:rsidRPr="007A545C" w:rsidTr="00C938F1">
        <w:trPr>
          <w:gridBefore w:val="1"/>
          <w:trHeight w:val="315"/>
        </w:trPr>
        <w:tc>
          <w:tcPr>
            <w:tcW w:w="21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>
            <w:r w:rsidRPr="007A545C">
              <w:rPr>
                <w:sz w:val="22"/>
                <w:szCs w:val="22"/>
              </w:rPr>
              <w:t>Прочие работы, услуги</w:t>
            </w:r>
          </w:p>
        </w:tc>
        <w:tc>
          <w:tcPr>
            <w:tcW w:w="11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226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275977,91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106657,96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169319,95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-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-</w:t>
            </w:r>
          </w:p>
        </w:tc>
      </w:tr>
      <w:tr w:rsidR="00264B5B" w:rsidRPr="007A545C" w:rsidTr="00C938F1">
        <w:trPr>
          <w:gridBefore w:val="1"/>
          <w:trHeight w:val="315"/>
        </w:trPr>
        <w:tc>
          <w:tcPr>
            <w:tcW w:w="21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>
            <w:r w:rsidRPr="007A545C">
              <w:rPr>
                <w:sz w:val="22"/>
                <w:szCs w:val="22"/>
              </w:rPr>
              <w:t>Прочие расходы, всего</w:t>
            </w:r>
          </w:p>
        </w:tc>
        <w:tc>
          <w:tcPr>
            <w:tcW w:w="11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290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1572864,50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189100,00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19500,00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1364264,50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-</w:t>
            </w:r>
          </w:p>
        </w:tc>
      </w:tr>
      <w:tr w:rsidR="00264B5B" w:rsidRPr="007A545C" w:rsidTr="00C938F1">
        <w:trPr>
          <w:gridBefore w:val="1"/>
          <w:trHeight w:val="519"/>
        </w:trPr>
        <w:tc>
          <w:tcPr>
            <w:tcW w:w="21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>
            <w:r w:rsidRPr="007A545C">
              <w:rPr>
                <w:sz w:val="22"/>
                <w:szCs w:val="22"/>
              </w:rPr>
              <w:t>Увеличение стоимости основных средств</w:t>
            </w:r>
          </w:p>
        </w:tc>
        <w:tc>
          <w:tcPr>
            <w:tcW w:w="11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310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-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-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-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-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-</w:t>
            </w:r>
          </w:p>
        </w:tc>
      </w:tr>
      <w:tr w:rsidR="00264B5B" w:rsidRPr="007A545C" w:rsidTr="00C938F1">
        <w:trPr>
          <w:gridBefore w:val="1"/>
          <w:trHeight w:val="513"/>
        </w:trPr>
        <w:tc>
          <w:tcPr>
            <w:tcW w:w="21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>
            <w:r w:rsidRPr="007A545C">
              <w:rPr>
                <w:sz w:val="22"/>
                <w:szCs w:val="22"/>
              </w:rPr>
              <w:t>Увеличение стоимости материальных запасов</w:t>
            </w:r>
          </w:p>
        </w:tc>
        <w:tc>
          <w:tcPr>
            <w:tcW w:w="11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340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287814,00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-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287814,00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-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-</w:t>
            </w:r>
          </w:p>
        </w:tc>
      </w:tr>
      <w:tr w:rsidR="00264B5B" w:rsidRPr="007A545C" w:rsidTr="00C938F1">
        <w:trPr>
          <w:gridBefore w:val="1"/>
          <w:trHeight w:val="315"/>
        </w:trPr>
        <w:tc>
          <w:tcPr>
            <w:tcW w:w="21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>
            <w:r w:rsidRPr="007A545C">
              <w:rPr>
                <w:sz w:val="22"/>
                <w:szCs w:val="22"/>
              </w:rPr>
              <w:t>Справочно:</w:t>
            </w:r>
          </w:p>
        </w:tc>
        <w:tc>
          <w:tcPr>
            <w:tcW w:w="11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</w:tr>
      <w:tr w:rsidR="00264B5B" w:rsidRPr="007A545C" w:rsidTr="00C938F1">
        <w:trPr>
          <w:gridBefore w:val="1"/>
          <w:trHeight w:val="470"/>
        </w:trPr>
        <w:tc>
          <w:tcPr>
            <w:tcW w:w="21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>
            <w:r w:rsidRPr="007A545C">
              <w:rPr>
                <w:sz w:val="22"/>
                <w:szCs w:val="22"/>
              </w:rPr>
              <w:t>Объем публичных обязательств, всего</w:t>
            </w:r>
          </w:p>
        </w:tc>
        <w:tc>
          <w:tcPr>
            <w:tcW w:w="11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X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700000,00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700000,00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</w:tr>
      <w:tr w:rsidR="00264B5B" w:rsidRPr="007A545C" w:rsidTr="00C938F1">
        <w:trPr>
          <w:gridBefore w:val="1"/>
          <w:trHeight w:val="555"/>
        </w:trPr>
        <w:tc>
          <w:tcPr>
            <w:tcW w:w="21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>
            <w:r w:rsidRPr="007A545C">
              <w:rPr>
                <w:sz w:val="22"/>
                <w:szCs w:val="22"/>
              </w:rPr>
              <w:t>Пособия по социальной помощи населению</w:t>
            </w:r>
          </w:p>
        </w:tc>
        <w:tc>
          <w:tcPr>
            <w:tcW w:w="11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262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700000,00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700000,00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</w:tr>
      <w:tr w:rsidR="00264B5B" w:rsidRPr="007A545C" w:rsidTr="00C938F1">
        <w:trPr>
          <w:gridBefore w:val="1"/>
          <w:trHeight w:val="555"/>
        </w:trPr>
        <w:tc>
          <w:tcPr>
            <w:tcW w:w="21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>
            <w:r w:rsidRPr="007A545C">
              <w:rPr>
                <w:sz w:val="22"/>
                <w:szCs w:val="22"/>
              </w:rPr>
              <w:t>Приобретение услуг в пользу граждан в целях их социального обеспечения</w:t>
            </w:r>
          </w:p>
        </w:tc>
        <w:tc>
          <w:tcPr>
            <w:tcW w:w="11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222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-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-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</w:tr>
      <w:tr w:rsidR="00264B5B" w:rsidRPr="007A545C" w:rsidTr="00C938F1">
        <w:trPr>
          <w:gridBefore w:val="1"/>
          <w:trHeight w:val="315"/>
        </w:trPr>
        <w:tc>
          <w:tcPr>
            <w:tcW w:w="21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>
            <w:pPr>
              <w:rPr>
                <w:b/>
                <w:bCs/>
              </w:rPr>
            </w:pPr>
            <w:r w:rsidRPr="007A545C">
              <w:rPr>
                <w:b/>
                <w:bCs/>
                <w:sz w:val="22"/>
                <w:szCs w:val="22"/>
              </w:rPr>
              <w:t>Выплаты по государственной услугам (без учета затрат на уплату налогов, в качестве налогообложения по которым признается имущество учреждения и затрат на неиспользуемое для выполнения государственного задания имущества) всего:</w:t>
            </w:r>
          </w:p>
        </w:tc>
        <w:tc>
          <w:tcPr>
            <w:tcW w:w="11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26869029,86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26869029,86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</w:tr>
      <w:tr w:rsidR="00264B5B" w:rsidRPr="007A545C" w:rsidTr="00C938F1">
        <w:trPr>
          <w:gridBefore w:val="1"/>
          <w:trHeight w:val="315"/>
        </w:trPr>
        <w:tc>
          <w:tcPr>
            <w:tcW w:w="21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>
            <w:r w:rsidRPr="007A545C">
              <w:rPr>
                <w:sz w:val="22"/>
                <w:szCs w:val="22"/>
              </w:rPr>
              <w:t>в том числе:</w:t>
            </w:r>
          </w:p>
        </w:tc>
        <w:tc>
          <w:tcPr>
            <w:tcW w:w="11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</w:tr>
      <w:tr w:rsidR="00264B5B" w:rsidRPr="007A545C" w:rsidTr="00C938F1">
        <w:trPr>
          <w:gridBefore w:val="1"/>
          <w:trHeight w:val="364"/>
        </w:trPr>
        <w:tc>
          <w:tcPr>
            <w:tcW w:w="2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>
            <w:r w:rsidRPr="007A545C">
              <w:rPr>
                <w:sz w:val="22"/>
                <w:szCs w:val="22"/>
              </w:rPr>
              <w:t xml:space="preserve">Заработная плата </w:t>
            </w:r>
          </w:p>
        </w:tc>
        <w:tc>
          <w:tcPr>
            <w:tcW w:w="1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211</w:t>
            </w: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18728180,81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18728180,81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</w:tr>
      <w:tr w:rsidR="00264B5B" w:rsidRPr="007A545C" w:rsidTr="00C938F1">
        <w:trPr>
          <w:gridBefore w:val="1"/>
          <w:trHeight w:val="315"/>
        </w:trPr>
        <w:tc>
          <w:tcPr>
            <w:tcW w:w="2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>
            <w:r w:rsidRPr="007A545C">
              <w:rPr>
                <w:sz w:val="22"/>
                <w:szCs w:val="22"/>
              </w:rPr>
              <w:t xml:space="preserve">Прочие выплаты </w:t>
            </w:r>
          </w:p>
        </w:tc>
        <w:tc>
          <w:tcPr>
            <w:tcW w:w="11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212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>
            <w:pPr>
              <w:jc w:val="center"/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>
            <w:pPr>
              <w:jc w:val="center"/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</w:tr>
      <w:tr w:rsidR="00264B5B" w:rsidRPr="007A545C" w:rsidTr="00C938F1">
        <w:trPr>
          <w:gridBefore w:val="1"/>
          <w:trHeight w:val="530"/>
        </w:trPr>
        <w:tc>
          <w:tcPr>
            <w:tcW w:w="21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>
            <w:r w:rsidRPr="007A545C">
              <w:rPr>
                <w:sz w:val="22"/>
                <w:szCs w:val="22"/>
              </w:rPr>
              <w:t xml:space="preserve">Начисления на выплаты по оплате труда </w:t>
            </w:r>
          </w:p>
        </w:tc>
        <w:tc>
          <w:tcPr>
            <w:tcW w:w="11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213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5178776,16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5178776,16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</w:tr>
      <w:tr w:rsidR="00264B5B" w:rsidRPr="007A545C" w:rsidTr="00C938F1">
        <w:trPr>
          <w:gridBefore w:val="1"/>
          <w:trHeight w:val="315"/>
        </w:trPr>
        <w:tc>
          <w:tcPr>
            <w:tcW w:w="21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>
            <w:r w:rsidRPr="007A545C">
              <w:rPr>
                <w:sz w:val="22"/>
                <w:szCs w:val="22"/>
              </w:rPr>
              <w:t>Услуги связи</w:t>
            </w:r>
          </w:p>
        </w:tc>
        <w:tc>
          <w:tcPr>
            <w:tcW w:w="11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221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-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-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</w:tr>
      <w:tr w:rsidR="00264B5B" w:rsidRPr="007A545C" w:rsidTr="00C938F1">
        <w:trPr>
          <w:gridBefore w:val="1"/>
          <w:trHeight w:val="315"/>
        </w:trPr>
        <w:tc>
          <w:tcPr>
            <w:tcW w:w="21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>
            <w:r w:rsidRPr="007A545C">
              <w:rPr>
                <w:sz w:val="22"/>
                <w:szCs w:val="22"/>
              </w:rPr>
              <w:t>Транспортные услуги</w:t>
            </w:r>
          </w:p>
        </w:tc>
        <w:tc>
          <w:tcPr>
            <w:tcW w:w="11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222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-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-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</w:tr>
      <w:tr w:rsidR="00264B5B" w:rsidRPr="007A545C" w:rsidTr="00C938F1">
        <w:trPr>
          <w:gridBefore w:val="1"/>
          <w:trHeight w:val="315"/>
        </w:trPr>
        <w:tc>
          <w:tcPr>
            <w:tcW w:w="21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>
            <w:r w:rsidRPr="007A545C">
              <w:rPr>
                <w:sz w:val="22"/>
                <w:szCs w:val="22"/>
              </w:rPr>
              <w:t>Коммунальные услуги</w:t>
            </w:r>
          </w:p>
        </w:tc>
        <w:tc>
          <w:tcPr>
            <w:tcW w:w="11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223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2585236,78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2585236,78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</w:tr>
      <w:tr w:rsidR="00264B5B" w:rsidRPr="007A545C" w:rsidTr="00C938F1">
        <w:trPr>
          <w:gridBefore w:val="1"/>
          <w:trHeight w:val="553"/>
        </w:trPr>
        <w:tc>
          <w:tcPr>
            <w:tcW w:w="2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>
            <w:r w:rsidRPr="007A545C">
              <w:rPr>
                <w:sz w:val="22"/>
                <w:szCs w:val="22"/>
              </w:rPr>
              <w:t>Арендная плата за пользование имуществом</w:t>
            </w:r>
          </w:p>
        </w:tc>
        <w:tc>
          <w:tcPr>
            <w:tcW w:w="11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224</w:t>
            </w: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-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-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</w:tr>
      <w:tr w:rsidR="00264B5B" w:rsidRPr="007A545C" w:rsidTr="00C938F1">
        <w:trPr>
          <w:gridBefore w:val="1"/>
          <w:trHeight w:val="630"/>
        </w:trPr>
        <w:tc>
          <w:tcPr>
            <w:tcW w:w="2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>
            <w:r w:rsidRPr="007A545C">
              <w:rPr>
                <w:sz w:val="22"/>
                <w:szCs w:val="22"/>
              </w:rPr>
              <w:t>Работы, услуги по содержанию имущества</w:t>
            </w:r>
          </w:p>
        </w:tc>
        <w:tc>
          <w:tcPr>
            <w:tcW w:w="1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225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270178,15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270178,15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</w:tr>
      <w:tr w:rsidR="00264B5B" w:rsidRPr="007A545C" w:rsidTr="00C938F1">
        <w:trPr>
          <w:gridBefore w:val="1"/>
          <w:trHeight w:val="315"/>
        </w:trPr>
        <w:tc>
          <w:tcPr>
            <w:tcW w:w="2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>
            <w:r w:rsidRPr="007A545C">
              <w:rPr>
                <w:sz w:val="22"/>
                <w:szCs w:val="22"/>
              </w:rPr>
              <w:t>Прочие работы, услуги</w:t>
            </w:r>
          </w:p>
        </w:tc>
        <w:tc>
          <w:tcPr>
            <w:tcW w:w="1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226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106657,96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106657,96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</w:tr>
      <w:tr w:rsidR="00264B5B" w:rsidRPr="007A545C" w:rsidTr="00C938F1">
        <w:trPr>
          <w:gridBefore w:val="1"/>
          <w:trHeight w:val="315"/>
        </w:trPr>
        <w:tc>
          <w:tcPr>
            <w:tcW w:w="2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>
            <w:r w:rsidRPr="007A545C">
              <w:rPr>
                <w:sz w:val="22"/>
                <w:szCs w:val="22"/>
              </w:rPr>
              <w:t>Прочие расходы</w:t>
            </w:r>
          </w:p>
        </w:tc>
        <w:tc>
          <w:tcPr>
            <w:tcW w:w="1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290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-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-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</w:tr>
      <w:tr w:rsidR="00264B5B" w:rsidRPr="007A545C" w:rsidTr="00C938F1">
        <w:trPr>
          <w:gridBefore w:val="1"/>
          <w:trHeight w:val="630"/>
        </w:trPr>
        <w:tc>
          <w:tcPr>
            <w:tcW w:w="2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>
            <w:r w:rsidRPr="007A545C">
              <w:rPr>
                <w:sz w:val="22"/>
                <w:szCs w:val="22"/>
              </w:rPr>
              <w:t>Увеличение стоимости основных средств</w:t>
            </w:r>
          </w:p>
        </w:tc>
        <w:tc>
          <w:tcPr>
            <w:tcW w:w="1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310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-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-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</w:tr>
      <w:tr w:rsidR="00264B5B" w:rsidRPr="007A545C" w:rsidTr="00C938F1">
        <w:trPr>
          <w:gridBefore w:val="1"/>
          <w:trHeight w:val="630"/>
        </w:trPr>
        <w:tc>
          <w:tcPr>
            <w:tcW w:w="2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>
            <w:r w:rsidRPr="007A545C">
              <w:rPr>
                <w:sz w:val="22"/>
                <w:szCs w:val="22"/>
              </w:rPr>
              <w:t>Увеличение стоимости материальных запасов</w:t>
            </w:r>
          </w:p>
        </w:tc>
        <w:tc>
          <w:tcPr>
            <w:tcW w:w="11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340</w:t>
            </w: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-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-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</w:tr>
      <w:tr w:rsidR="00264B5B" w:rsidRPr="007A545C" w:rsidTr="00C938F1">
        <w:trPr>
          <w:gridBefore w:val="1"/>
          <w:trHeight w:val="315"/>
        </w:trPr>
        <w:tc>
          <w:tcPr>
            <w:tcW w:w="21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>
            <w:pPr>
              <w:rPr>
                <w:b/>
                <w:bCs/>
              </w:rPr>
            </w:pPr>
            <w:r w:rsidRPr="007A545C">
              <w:rPr>
                <w:b/>
                <w:bCs/>
                <w:sz w:val="22"/>
                <w:szCs w:val="22"/>
              </w:rPr>
              <w:t xml:space="preserve">из них: </w:t>
            </w:r>
          </w:p>
        </w:tc>
        <w:tc>
          <w:tcPr>
            <w:tcW w:w="11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>
            <w:pPr>
              <w:jc w:val="center"/>
            </w:pP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</w:tr>
      <w:tr w:rsidR="00264B5B" w:rsidRPr="007A545C" w:rsidTr="00C938F1">
        <w:trPr>
          <w:gridBefore w:val="1"/>
          <w:trHeight w:val="315"/>
        </w:trPr>
        <w:tc>
          <w:tcPr>
            <w:tcW w:w="21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>
            <w:pPr>
              <w:rPr>
                <w:b/>
                <w:bCs/>
              </w:rPr>
            </w:pPr>
            <w:r w:rsidRPr="007A545C">
              <w:rPr>
                <w:b/>
                <w:bCs/>
                <w:sz w:val="22"/>
                <w:szCs w:val="22"/>
              </w:rPr>
              <w:t>выплаты по государственной услуге № 1: Реализация образовательных программ среднего профессионального образования - программ подготовки специалистов среднего звена</w:t>
            </w:r>
          </w:p>
        </w:tc>
        <w:tc>
          <w:tcPr>
            <w:tcW w:w="11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3492973,86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3453897,90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</w:tr>
      <w:tr w:rsidR="00264B5B" w:rsidRPr="007A545C" w:rsidTr="00C938F1">
        <w:trPr>
          <w:gridBefore w:val="1"/>
          <w:trHeight w:val="315"/>
        </w:trPr>
        <w:tc>
          <w:tcPr>
            <w:tcW w:w="21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>
            <w:r w:rsidRPr="007A545C">
              <w:rPr>
                <w:sz w:val="22"/>
                <w:szCs w:val="22"/>
              </w:rPr>
              <w:t>в том числе:</w:t>
            </w:r>
          </w:p>
        </w:tc>
        <w:tc>
          <w:tcPr>
            <w:tcW w:w="11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>
            <w:pPr>
              <w:jc w:val="center"/>
            </w:pP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>
            <w:pPr>
              <w:jc w:val="center"/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</w:tr>
      <w:tr w:rsidR="00264B5B" w:rsidRPr="007A545C" w:rsidTr="00C938F1">
        <w:trPr>
          <w:gridBefore w:val="1"/>
          <w:trHeight w:val="394"/>
        </w:trPr>
        <w:tc>
          <w:tcPr>
            <w:tcW w:w="21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>
            <w:r w:rsidRPr="007A545C">
              <w:rPr>
                <w:sz w:val="22"/>
                <w:szCs w:val="22"/>
              </w:rPr>
              <w:t xml:space="preserve">Заработная плата </w:t>
            </w:r>
          </w:p>
        </w:tc>
        <w:tc>
          <w:tcPr>
            <w:tcW w:w="11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211</w:t>
            </w: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2434663,50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2434663,50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</w:tr>
      <w:tr w:rsidR="00264B5B" w:rsidRPr="007A545C" w:rsidTr="00C938F1">
        <w:trPr>
          <w:gridBefore w:val="1"/>
          <w:trHeight w:val="315"/>
        </w:trPr>
        <w:tc>
          <w:tcPr>
            <w:tcW w:w="21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>
            <w:r w:rsidRPr="007A545C">
              <w:rPr>
                <w:sz w:val="22"/>
                <w:szCs w:val="22"/>
              </w:rPr>
              <w:t xml:space="preserve">Прочие выплаты </w:t>
            </w:r>
          </w:p>
        </w:tc>
        <w:tc>
          <w:tcPr>
            <w:tcW w:w="11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212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>
            <w:pPr>
              <w:jc w:val="center"/>
            </w:pP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>
            <w:pPr>
              <w:jc w:val="center"/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</w:tr>
      <w:tr w:rsidR="00264B5B" w:rsidRPr="007A545C" w:rsidTr="00C938F1">
        <w:trPr>
          <w:gridBefore w:val="1"/>
          <w:trHeight w:val="587"/>
        </w:trPr>
        <w:tc>
          <w:tcPr>
            <w:tcW w:w="2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>
            <w:r w:rsidRPr="007A545C">
              <w:rPr>
                <w:sz w:val="22"/>
                <w:szCs w:val="22"/>
              </w:rPr>
              <w:t xml:space="preserve">Начисления на выплаты по оплате труда </w:t>
            </w:r>
          </w:p>
        </w:tc>
        <w:tc>
          <w:tcPr>
            <w:tcW w:w="11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213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673240,90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673240,90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</w:tr>
      <w:tr w:rsidR="00264B5B" w:rsidRPr="007A545C" w:rsidTr="00C938F1">
        <w:trPr>
          <w:gridBefore w:val="1"/>
          <w:trHeight w:val="315"/>
        </w:trPr>
        <w:tc>
          <w:tcPr>
            <w:tcW w:w="2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>
            <w:r w:rsidRPr="007A545C">
              <w:rPr>
                <w:sz w:val="22"/>
                <w:szCs w:val="22"/>
              </w:rPr>
              <w:t>Услуги связи</w:t>
            </w:r>
          </w:p>
        </w:tc>
        <w:tc>
          <w:tcPr>
            <w:tcW w:w="1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221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>
            <w:pPr>
              <w:jc w:val="center"/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>
            <w:pPr>
              <w:jc w:val="center"/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</w:tr>
      <w:tr w:rsidR="00264B5B" w:rsidRPr="007A545C" w:rsidTr="00C938F1">
        <w:trPr>
          <w:gridBefore w:val="1"/>
          <w:trHeight w:val="315"/>
        </w:trPr>
        <w:tc>
          <w:tcPr>
            <w:tcW w:w="2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>
            <w:r w:rsidRPr="007A545C">
              <w:rPr>
                <w:sz w:val="22"/>
                <w:szCs w:val="22"/>
              </w:rPr>
              <w:t>Транспортные услуги</w:t>
            </w:r>
          </w:p>
        </w:tc>
        <w:tc>
          <w:tcPr>
            <w:tcW w:w="11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222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>
            <w:pPr>
              <w:jc w:val="center"/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>
            <w:pPr>
              <w:jc w:val="center"/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</w:tr>
      <w:tr w:rsidR="00264B5B" w:rsidRPr="007A545C" w:rsidTr="00C938F1">
        <w:trPr>
          <w:gridBefore w:val="1"/>
          <w:trHeight w:val="315"/>
        </w:trPr>
        <w:tc>
          <w:tcPr>
            <w:tcW w:w="2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>
            <w:r w:rsidRPr="007A545C">
              <w:rPr>
                <w:sz w:val="22"/>
                <w:szCs w:val="22"/>
              </w:rPr>
              <w:t>Коммунальные услуги</w:t>
            </w:r>
          </w:p>
        </w:tc>
        <w:tc>
          <w:tcPr>
            <w:tcW w:w="11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223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336080,78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336080,78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</w:tr>
      <w:tr w:rsidR="00264B5B" w:rsidRPr="007A545C" w:rsidTr="00C938F1">
        <w:trPr>
          <w:gridBefore w:val="1"/>
          <w:trHeight w:val="630"/>
        </w:trPr>
        <w:tc>
          <w:tcPr>
            <w:tcW w:w="21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>
            <w:r w:rsidRPr="007A545C">
              <w:rPr>
                <w:sz w:val="22"/>
                <w:szCs w:val="22"/>
              </w:rPr>
              <w:t>Арендная плата за пользование имуществом</w:t>
            </w:r>
          </w:p>
        </w:tc>
        <w:tc>
          <w:tcPr>
            <w:tcW w:w="11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224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>
            <w:pPr>
              <w:jc w:val="center"/>
            </w:pP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>
            <w:pPr>
              <w:jc w:val="center"/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</w:tr>
      <w:tr w:rsidR="00264B5B" w:rsidRPr="007A545C" w:rsidTr="00C938F1">
        <w:trPr>
          <w:gridBefore w:val="1"/>
          <w:trHeight w:val="630"/>
        </w:trPr>
        <w:tc>
          <w:tcPr>
            <w:tcW w:w="21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>
            <w:r w:rsidRPr="007A545C">
              <w:rPr>
                <w:sz w:val="22"/>
                <w:szCs w:val="22"/>
              </w:rPr>
              <w:t>Работы, услуги по содержанию имущества</w:t>
            </w:r>
          </w:p>
        </w:tc>
        <w:tc>
          <w:tcPr>
            <w:tcW w:w="11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225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35123,15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35123,15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</w:tr>
      <w:tr w:rsidR="00264B5B" w:rsidRPr="007A545C" w:rsidTr="00C938F1">
        <w:trPr>
          <w:gridBefore w:val="1"/>
          <w:trHeight w:val="315"/>
        </w:trPr>
        <w:tc>
          <w:tcPr>
            <w:tcW w:w="21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>
            <w:r w:rsidRPr="007A545C">
              <w:rPr>
                <w:sz w:val="22"/>
                <w:szCs w:val="22"/>
              </w:rPr>
              <w:t>Прочие работы, услуги</w:t>
            </w:r>
          </w:p>
        </w:tc>
        <w:tc>
          <w:tcPr>
            <w:tcW w:w="11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226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13865,53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13865,53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</w:tr>
      <w:tr w:rsidR="00264B5B" w:rsidRPr="007A545C" w:rsidTr="00C938F1">
        <w:trPr>
          <w:gridBefore w:val="1"/>
          <w:trHeight w:val="315"/>
        </w:trPr>
        <w:tc>
          <w:tcPr>
            <w:tcW w:w="21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>
            <w:r w:rsidRPr="007A545C">
              <w:rPr>
                <w:sz w:val="22"/>
                <w:szCs w:val="22"/>
              </w:rPr>
              <w:t>Прочие расходы</w:t>
            </w:r>
          </w:p>
        </w:tc>
        <w:tc>
          <w:tcPr>
            <w:tcW w:w="11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290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>
            <w:pPr>
              <w:jc w:val="center"/>
            </w:pP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>
            <w:pPr>
              <w:jc w:val="center"/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</w:tr>
      <w:tr w:rsidR="00264B5B" w:rsidRPr="007A545C" w:rsidTr="00C938F1">
        <w:trPr>
          <w:gridBefore w:val="1"/>
          <w:trHeight w:val="630"/>
        </w:trPr>
        <w:tc>
          <w:tcPr>
            <w:tcW w:w="21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>
            <w:r w:rsidRPr="007A545C">
              <w:rPr>
                <w:sz w:val="22"/>
                <w:szCs w:val="22"/>
              </w:rPr>
              <w:t>Увеличение стоимости основных средств</w:t>
            </w:r>
          </w:p>
        </w:tc>
        <w:tc>
          <w:tcPr>
            <w:tcW w:w="11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310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>
            <w:pPr>
              <w:jc w:val="center"/>
            </w:pP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>
            <w:pPr>
              <w:jc w:val="center"/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</w:tr>
      <w:tr w:rsidR="00264B5B" w:rsidRPr="007A545C" w:rsidTr="00C938F1">
        <w:trPr>
          <w:gridBefore w:val="1"/>
          <w:trHeight w:val="630"/>
        </w:trPr>
        <w:tc>
          <w:tcPr>
            <w:tcW w:w="21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>
            <w:r w:rsidRPr="007A545C">
              <w:rPr>
                <w:sz w:val="22"/>
                <w:szCs w:val="22"/>
              </w:rPr>
              <w:t>Увеличение стоимости материальных запасов</w:t>
            </w:r>
          </w:p>
        </w:tc>
        <w:tc>
          <w:tcPr>
            <w:tcW w:w="11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340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>
            <w:pPr>
              <w:jc w:val="center"/>
            </w:pP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>
            <w:pPr>
              <w:jc w:val="center"/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</w:tr>
      <w:tr w:rsidR="00264B5B" w:rsidRPr="007A545C" w:rsidTr="00C938F1">
        <w:trPr>
          <w:gridBefore w:val="1"/>
          <w:trHeight w:val="630"/>
        </w:trPr>
        <w:tc>
          <w:tcPr>
            <w:tcW w:w="2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 w:rsidP="00510422">
            <w:pPr>
              <w:rPr>
                <w:b/>
                <w:bCs/>
              </w:rPr>
            </w:pPr>
            <w:r w:rsidRPr="007A545C">
              <w:rPr>
                <w:b/>
                <w:bCs/>
                <w:sz w:val="22"/>
                <w:szCs w:val="22"/>
              </w:rPr>
              <w:t>Выплаты по государственной услуге № 2: Реализация образовательных программ среднего профессионального образования - программ подготовки специалистов среднего звена</w:t>
            </w:r>
          </w:p>
        </w:tc>
        <w:tc>
          <w:tcPr>
            <w:tcW w:w="1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85980,87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85980,87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</w:tr>
      <w:tr w:rsidR="00264B5B" w:rsidRPr="007A545C" w:rsidTr="00C938F1">
        <w:trPr>
          <w:gridBefore w:val="1"/>
          <w:trHeight w:val="630"/>
        </w:trPr>
        <w:tc>
          <w:tcPr>
            <w:tcW w:w="2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 w:rsidP="00565A69">
            <w:r w:rsidRPr="007A545C">
              <w:rPr>
                <w:sz w:val="22"/>
                <w:szCs w:val="22"/>
              </w:rPr>
              <w:t>в том числе:</w:t>
            </w:r>
          </w:p>
        </w:tc>
        <w:tc>
          <w:tcPr>
            <w:tcW w:w="1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565A69"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565A69"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565A69"/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565A69"/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 w:rsidP="00565A69"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565A69"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565A69">
            <w:r w:rsidRPr="007A545C">
              <w:rPr>
                <w:sz w:val="22"/>
                <w:szCs w:val="22"/>
              </w:rPr>
              <w:t>Х</w:t>
            </w:r>
          </w:p>
        </w:tc>
      </w:tr>
      <w:tr w:rsidR="00264B5B" w:rsidRPr="007A545C" w:rsidTr="00C938F1">
        <w:trPr>
          <w:gridBefore w:val="1"/>
          <w:trHeight w:val="630"/>
        </w:trPr>
        <w:tc>
          <w:tcPr>
            <w:tcW w:w="2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 w:rsidP="00565A69">
            <w:r w:rsidRPr="007A545C">
              <w:rPr>
                <w:sz w:val="22"/>
                <w:szCs w:val="22"/>
              </w:rPr>
              <w:t xml:space="preserve">Заработная плата </w:t>
            </w:r>
          </w:p>
        </w:tc>
        <w:tc>
          <w:tcPr>
            <w:tcW w:w="1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565A69">
            <w:r w:rsidRPr="007A545C">
              <w:rPr>
                <w:sz w:val="22"/>
                <w:szCs w:val="22"/>
              </w:rPr>
              <w:t>211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565A69"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565A69">
            <w:r w:rsidRPr="007A545C">
              <w:rPr>
                <w:sz w:val="22"/>
                <w:szCs w:val="22"/>
              </w:rPr>
              <w:t>59930,17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565A69">
            <w:r w:rsidRPr="007A545C">
              <w:rPr>
                <w:sz w:val="22"/>
                <w:szCs w:val="22"/>
              </w:rPr>
              <w:t>59930,17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 w:rsidP="00565A69"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565A69"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565A69">
            <w:r w:rsidRPr="007A545C">
              <w:rPr>
                <w:sz w:val="22"/>
                <w:szCs w:val="22"/>
              </w:rPr>
              <w:t>Х</w:t>
            </w:r>
          </w:p>
        </w:tc>
      </w:tr>
      <w:tr w:rsidR="00264B5B" w:rsidRPr="007A545C" w:rsidTr="00C938F1">
        <w:trPr>
          <w:gridBefore w:val="1"/>
          <w:trHeight w:val="630"/>
        </w:trPr>
        <w:tc>
          <w:tcPr>
            <w:tcW w:w="2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 w:rsidP="00565A69">
            <w:r w:rsidRPr="007A545C">
              <w:rPr>
                <w:sz w:val="22"/>
                <w:szCs w:val="22"/>
              </w:rPr>
              <w:t xml:space="preserve">Прочие выплаты </w:t>
            </w:r>
          </w:p>
        </w:tc>
        <w:tc>
          <w:tcPr>
            <w:tcW w:w="1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565A69">
            <w:r w:rsidRPr="007A545C">
              <w:rPr>
                <w:sz w:val="22"/>
                <w:szCs w:val="22"/>
              </w:rPr>
              <w:t>212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565A69"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565A69"/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565A69"/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 w:rsidP="00565A69"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565A69"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565A69">
            <w:r w:rsidRPr="007A545C">
              <w:rPr>
                <w:sz w:val="22"/>
                <w:szCs w:val="22"/>
              </w:rPr>
              <w:t>Х</w:t>
            </w:r>
          </w:p>
        </w:tc>
      </w:tr>
      <w:tr w:rsidR="00264B5B" w:rsidRPr="007A545C" w:rsidTr="00C938F1">
        <w:trPr>
          <w:gridBefore w:val="1"/>
          <w:trHeight w:val="630"/>
        </w:trPr>
        <w:tc>
          <w:tcPr>
            <w:tcW w:w="2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 w:rsidP="00565A69">
            <w:r w:rsidRPr="007A545C">
              <w:rPr>
                <w:sz w:val="22"/>
                <w:szCs w:val="22"/>
              </w:rPr>
              <w:t xml:space="preserve">Начисления на выплаты по оплате труда </w:t>
            </w:r>
          </w:p>
        </w:tc>
        <w:tc>
          <w:tcPr>
            <w:tcW w:w="1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565A69">
            <w:r w:rsidRPr="007A545C">
              <w:rPr>
                <w:sz w:val="22"/>
                <w:szCs w:val="22"/>
              </w:rPr>
              <w:t>213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565A69"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565A69">
            <w:r w:rsidRPr="007A545C">
              <w:rPr>
                <w:sz w:val="22"/>
                <w:szCs w:val="22"/>
              </w:rPr>
              <w:t>16572,08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565A69">
            <w:r w:rsidRPr="007A545C">
              <w:rPr>
                <w:sz w:val="22"/>
                <w:szCs w:val="22"/>
              </w:rPr>
              <w:t>16572,08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 w:rsidP="00565A69"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565A69"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565A69">
            <w:r w:rsidRPr="007A545C">
              <w:rPr>
                <w:sz w:val="22"/>
                <w:szCs w:val="22"/>
              </w:rPr>
              <w:t>Х</w:t>
            </w:r>
          </w:p>
        </w:tc>
      </w:tr>
      <w:tr w:rsidR="00264B5B" w:rsidRPr="007A545C" w:rsidTr="00C938F1">
        <w:trPr>
          <w:gridBefore w:val="1"/>
          <w:trHeight w:val="630"/>
        </w:trPr>
        <w:tc>
          <w:tcPr>
            <w:tcW w:w="2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 w:rsidP="00565A69">
            <w:r w:rsidRPr="007A545C">
              <w:rPr>
                <w:sz w:val="22"/>
                <w:szCs w:val="22"/>
              </w:rPr>
              <w:t>Услуги связи</w:t>
            </w:r>
          </w:p>
        </w:tc>
        <w:tc>
          <w:tcPr>
            <w:tcW w:w="1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565A69">
            <w:r w:rsidRPr="007A545C">
              <w:rPr>
                <w:sz w:val="22"/>
                <w:szCs w:val="22"/>
              </w:rPr>
              <w:t>221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565A69"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565A69"/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565A69"/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 w:rsidP="00565A69"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565A69"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565A69">
            <w:r w:rsidRPr="007A545C">
              <w:rPr>
                <w:sz w:val="22"/>
                <w:szCs w:val="22"/>
              </w:rPr>
              <w:t>Х</w:t>
            </w:r>
          </w:p>
        </w:tc>
      </w:tr>
      <w:tr w:rsidR="00264B5B" w:rsidRPr="007A545C" w:rsidTr="00C938F1">
        <w:trPr>
          <w:gridBefore w:val="1"/>
          <w:trHeight w:val="630"/>
        </w:trPr>
        <w:tc>
          <w:tcPr>
            <w:tcW w:w="2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 w:rsidP="00565A69">
            <w:r w:rsidRPr="007A545C">
              <w:rPr>
                <w:sz w:val="22"/>
                <w:szCs w:val="22"/>
              </w:rPr>
              <w:t>Транспортные услуги</w:t>
            </w:r>
          </w:p>
        </w:tc>
        <w:tc>
          <w:tcPr>
            <w:tcW w:w="1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565A69">
            <w:r w:rsidRPr="007A545C">
              <w:rPr>
                <w:sz w:val="22"/>
                <w:szCs w:val="22"/>
              </w:rPr>
              <w:t>222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565A69"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565A69"/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565A69"/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 w:rsidP="00565A69"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565A69"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565A69">
            <w:r w:rsidRPr="007A545C">
              <w:rPr>
                <w:sz w:val="22"/>
                <w:szCs w:val="22"/>
              </w:rPr>
              <w:t>Х</w:t>
            </w:r>
          </w:p>
        </w:tc>
      </w:tr>
      <w:tr w:rsidR="00264B5B" w:rsidRPr="007A545C" w:rsidTr="00C938F1">
        <w:trPr>
          <w:gridBefore w:val="1"/>
          <w:trHeight w:val="630"/>
        </w:trPr>
        <w:tc>
          <w:tcPr>
            <w:tcW w:w="2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 w:rsidP="00565A69">
            <w:r w:rsidRPr="007A545C">
              <w:rPr>
                <w:sz w:val="22"/>
                <w:szCs w:val="22"/>
              </w:rPr>
              <w:t>Коммунальные услуги</w:t>
            </w:r>
          </w:p>
        </w:tc>
        <w:tc>
          <w:tcPr>
            <w:tcW w:w="1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565A69">
            <w:r w:rsidRPr="007A545C">
              <w:rPr>
                <w:sz w:val="22"/>
                <w:szCs w:val="22"/>
              </w:rPr>
              <w:t>223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565A69"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565A69">
            <w:r w:rsidRPr="007A545C">
              <w:rPr>
                <w:sz w:val="22"/>
                <w:szCs w:val="22"/>
              </w:rPr>
              <w:t>8272,75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565A69">
            <w:r w:rsidRPr="007A545C">
              <w:rPr>
                <w:sz w:val="22"/>
                <w:szCs w:val="22"/>
              </w:rPr>
              <w:t>8272,75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 w:rsidP="00565A69"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565A69"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565A69">
            <w:r w:rsidRPr="007A545C">
              <w:rPr>
                <w:sz w:val="22"/>
                <w:szCs w:val="22"/>
              </w:rPr>
              <w:t>Х</w:t>
            </w:r>
          </w:p>
        </w:tc>
      </w:tr>
      <w:tr w:rsidR="00264B5B" w:rsidRPr="007A545C" w:rsidTr="00C938F1">
        <w:trPr>
          <w:gridBefore w:val="1"/>
          <w:trHeight w:val="630"/>
        </w:trPr>
        <w:tc>
          <w:tcPr>
            <w:tcW w:w="2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 w:rsidP="00565A69">
            <w:r w:rsidRPr="007A545C">
              <w:rPr>
                <w:sz w:val="22"/>
                <w:szCs w:val="22"/>
              </w:rPr>
              <w:t>Арендная плата за пользование имуществом</w:t>
            </w:r>
          </w:p>
        </w:tc>
        <w:tc>
          <w:tcPr>
            <w:tcW w:w="1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565A69">
            <w:r w:rsidRPr="007A545C">
              <w:rPr>
                <w:sz w:val="22"/>
                <w:szCs w:val="22"/>
              </w:rPr>
              <w:t>224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565A69"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565A69"/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565A69"/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 w:rsidP="00565A69"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565A69"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565A69">
            <w:r w:rsidRPr="007A545C">
              <w:rPr>
                <w:sz w:val="22"/>
                <w:szCs w:val="22"/>
              </w:rPr>
              <w:t>Х</w:t>
            </w:r>
          </w:p>
        </w:tc>
      </w:tr>
      <w:tr w:rsidR="00264B5B" w:rsidRPr="007A545C" w:rsidTr="00C938F1">
        <w:trPr>
          <w:gridBefore w:val="1"/>
          <w:trHeight w:val="630"/>
        </w:trPr>
        <w:tc>
          <w:tcPr>
            <w:tcW w:w="2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 w:rsidP="00565A69">
            <w:r w:rsidRPr="007A545C">
              <w:rPr>
                <w:sz w:val="22"/>
                <w:szCs w:val="22"/>
              </w:rPr>
              <w:t>Работы, услуги по содержанию имущества</w:t>
            </w:r>
          </w:p>
        </w:tc>
        <w:tc>
          <w:tcPr>
            <w:tcW w:w="1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565A69">
            <w:r w:rsidRPr="007A545C">
              <w:rPr>
                <w:sz w:val="22"/>
                <w:szCs w:val="22"/>
              </w:rPr>
              <w:t>225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565A69"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565A69">
            <w:r w:rsidRPr="007A545C">
              <w:rPr>
                <w:sz w:val="22"/>
                <w:szCs w:val="22"/>
              </w:rPr>
              <w:t>864,57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565A69">
            <w:r w:rsidRPr="007A545C">
              <w:rPr>
                <w:sz w:val="22"/>
                <w:szCs w:val="22"/>
              </w:rPr>
              <w:t>864,57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 w:rsidP="00565A69"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565A69"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565A69">
            <w:r w:rsidRPr="007A545C">
              <w:rPr>
                <w:sz w:val="22"/>
                <w:szCs w:val="22"/>
              </w:rPr>
              <w:t>Х</w:t>
            </w:r>
          </w:p>
        </w:tc>
      </w:tr>
      <w:tr w:rsidR="00264B5B" w:rsidRPr="007A545C" w:rsidTr="00C938F1">
        <w:trPr>
          <w:gridBefore w:val="1"/>
          <w:trHeight w:val="630"/>
        </w:trPr>
        <w:tc>
          <w:tcPr>
            <w:tcW w:w="2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 w:rsidP="00565A69">
            <w:r w:rsidRPr="007A545C">
              <w:rPr>
                <w:sz w:val="22"/>
                <w:szCs w:val="22"/>
              </w:rPr>
              <w:t>Прочие работы, услуги</w:t>
            </w:r>
          </w:p>
        </w:tc>
        <w:tc>
          <w:tcPr>
            <w:tcW w:w="1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565A69">
            <w:r w:rsidRPr="007A545C">
              <w:rPr>
                <w:sz w:val="22"/>
                <w:szCs w:val="22"/>
              </w:rPr>
              <w:t>226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565A69"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565A69">
            <w:r w:rsidRPr="007A545C">
              <w:rPr>
                <w:sz w:val="22"/>
                <w:szCs w:val="22"/>
              </w:rPr>
              <w:t>341,30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565A69">
            <w:r w:rsidRPr="007A545C">
              <w:rPr>
                <w:sz w:val="22"/>
                <w:szCs w:val="22"/>
              </w:rPr>
              <w:t>341,30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 w:rsidP="00565A69"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565A69"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565A69">
            <w:r w:rsidRPr="007A545C">
              <w:rPr>
                <w:sz w:val="22"/>
                <w:szCs w:val="22"/>
              </w:rPr>
              <w:t>Х</w:t>
            </w:r>
          </w:p>
        </w:tc>
      </w:tr>
      <w:tr w:rsidR="00264B5B" w:rsidRPr="007A545C" w:rsidTr="00C938F1">
        <w:trPr>
          <w:gridBefore w:val="1"/>
          <w:trHeight w:val="630"/>
        </w:trPr>
        <w:tc>
          <w:tcPr>
            <w:tcW w:w="2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 w:rsidP="00565A69">
            <w:r w:rsidRPr="007A545C">
              <w:rPr>
                <w:sz w:val="22"/>
                <w:szCs w:val="22"/>
              </w:rPr>
              <w:t>Прочие расходы</w:t>
            </w:r>
          </w:p>
        </w:tc>
        <w:tc>
          <w:tcPr>
            <w:tcW w:w="1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565A69">
            <w:r w:rsidRPr="007A545C">
              <w:rPr>
                <w:sz w:val="22"/>
                <w:szCs w:val="22"/>
              </w:rPr>
              <w:t>290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565A69"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565A69"/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565A69"/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 w:rsidP="00565A69"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565A69"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565A69">
            <w:r w:rsidRPr="007A545C">
              <w:rPr>
                <w:sz w:val="22"/>
                <w:szCs w:val="22"/>
              </w:rPr>
              <w:t>Х</w:t>
            </w:r>
          </w:p>
        </w:tc>
      </w:tr>
      <w:tr w:rsidR="00264B5B" w:rsidRPr="007A545C" w:rsidTr="00C938F1">
        <w:trPr>
          <w:gridBefore w:val="1"/>
          <w:trHeight w:val="630"/>
        </w:trPr>
        <w:tc>
          <w:tcPr>
            <w:tcW w:w="2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 w:rsidP="00565A69">
            <w:r w:rsidRPr="007A545C">
              <w:rPr>
                <w:sz w:val="22"/>
                <w:szCs w:val="22"/>
              </w:rPr>
              <w:t>Увеличение стоимости основных средств</w:t>
            </w:r>
          </w:p>
        </w:tc>
        <w:tc>
          <w:tcPr>
            <w:tcW w:w="1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565A69">
            <w:r w:rsidRPr="007A545C">
              <w:rPr>
                <w:sz w:val="22"/>
                <w:szCs w:val="22"/>
              </w:rPr>
              <w:t>310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565A69"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565A69"/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565A69"/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 w:rsidP="00565A69"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565A69"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565A69">
            <w:r w:rsidRPr="007A545C">
              <w:rPr>
                <w:sz w:val="22"/>
                <w:szCs w:val="22"/>
              </w:rPr>
              <w:t>Х</w:t>
            </w:r>
          </w:p>
        </w:tc>
      </w:tr>
      <w:tr w:rsidR="00264B5B" w:rsidRPr="007A545C" w:rsidTr="00C938F1">
        <w:trPr>
          <w:gridBefore w:val="1"/>
          <w:trHeight w:val="630"/>
        </w:trPr>
        <w:tc>
          <w:tcPr>
            <w:tcW w:w="2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 w:rsidP="00565A69">
            <w:r w:rsidRPr="007A545C">
              <w:rPr>
                <w:sz w:val="22"/>
                <w:szCs w:val="22"/>
              </w:rPr>
              <w:t>Увеличение стоимости материальных запасов</w:t>
            </w:r>
          </w:p>
        </w:tc>
        <w:tc>
          <w:tcPr>
            <w:tcW w:w="1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565A69">
            <w:r w:rsidRPr="007A545C">
              <w:rPr>
                <w:sz w:val="22"/>
                <w:szCs w:val="22"/>
              </w:rPr>
              <w:t>340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565A69"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565A69"/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565A69"/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 w:rsidP="00565A69"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565A69"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565A69">
            <w:r w:rsidRPr="007A545C">
              <w:rPr>
                <w:sz w:val="22"/>
                <w:szCs w:val="22"/>
              </w:rPr>
              <w:t>Х</w:t>
            </w:r>
          </w:p>
        </w:tc>
      </w:tr>
      <w:tr w:rsidR="00264B5B" w:rsidRPr="007A545C" w:rsidTr="00C938F1">
        <w:trPr>
          <w:gridBefore w:val="1"/>
          <w:trHeight w:val="630"/>
        </w:trPr>
        <w:tc>
          <w:tcPr>
            <w:tcW w:w="2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 w:rsidP="00565A69">
            <w:r w:rsidRPr="007A545C">
              <w:rPr>
                <w:b/>
                <w:bCs/>
                <w:sz w:val="22"/>
                <w:szCs w:val="22"/>
              </w:rPr>
              <w:t>Выплаты по государственной услуге № 3:</w:t>
            </w:r>
            <w:r w:rsidRPr="007A545C">
              <w:rPr>
                <w:sz w:val="22"/>
                <w:szCs w:val="22"/>
              </w:rPr>
              <w:t xml:space="preserve"> </w:t>
            </w:r>
            <w:r w:rsidRPr="007A545C">
              <w:rPr>
                <w:b/>
                <w:bCs/>
                <w:sz w:val="22"/>
                <w:szCs w:val="22"/>
              </w:rPr>
              <w:t>Реализация образовательных программ среднего профессионального образования - программ подготовки квалифицированных рабочих, служащих</w:t>
            </w:r>
          </w:p>
        </w:tc>
        <w:tc>
          <w:tcPr>
            <w:tcW w:w="1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565A69"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565A69"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565A69">
            <w:r w:rsidRPr="007A545C">
              <w:rPr>
                <w:sz w:val="22"/>
                <w:szCs w:val="22"/>
              </w:rPr>
              <w:t>2149522,37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565A69">
            <w:r w:rsidRPr="007A545C">
              <w:rPr>
                <w:sz w:val="22"/>
                <w:szCs w:val="22"/>
              </w:rPr>
              <w:t>2149522,37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 w:rsidP="00565A69"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565A69"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565A69">
            <w:r w:rsidRPr="007A545C">
              <w:rPr>
                <w:sz w:val="22"/>
                <w:szCs w:val="22"/>
              </w:rPr>
              <w:t>Х</w:t>
            </w:r>
          </w:p>
        </w:tc>
      </w:tr>
      <w:tr w:rsidR="00264B5B" w:rsidRPr="007A545C" w:rsidTr="00C938F1">
        <w:trPr>
          <w:gridBefore w:val="1"/>
          <w:trHeight w:val="630"/>
        </w:trPr>
        <w:tc>
          <w:tcPr>
            <w:tcW w:w="2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 w:rsidP="00565A69">
            <w:r w:rsidRPr="007A545C">
              <w:rPr>
                <w:sz w:val="22"/>
                <w:szCs w:val="22"/>
              </w:rPr>
              <w:t>в том числе:</w:t>
            </w:r>
          </w:p>
        </w:tc>
        <w:tc>
          <w:tcPr>
            <w:tcW w:w="1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565A69"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565A69"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565A69"/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565A69"/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 w:rsidP="00565A69"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565A69"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565A69">
            <w:r w:rsidRPr="007A545C">
              <w:rPr>
                <w:sz w:val="22"/>
                <w:szCs w:val="22"/>
              </w:rPr>
              <w:t>Х</w:t>
            </w:r>
          </w:p>
        </w:tc>
      </w:tr>
      <w:tr w:rsidR="00264B5B" w:rsidRPr="007A545C" w:rsidTr="00C938F1">
        <w:trPr>
          <w:gridBefore w:val="1"/>
          <w:trHeight w:val="630"/>
        </w:trPr>
        <w:tc>
          <w:tcPr>
            <w:tcW w:w="2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 w:rsidP="00565A69">
            <w:r w:rsidRPr="007A545C">
              <w:rPr>
                <w:sz w:val="22"/>
                <w:szCs w:val="22"/>
              </w:rPr>
              <w:t xml:space="preserve">Заработная плата </w:t>
            </w:r>
          </w:p>
        </w:tc>
        <w:tc>
          <w:tcPr>
            <w:tcW w:w="1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565A69">
            <w:r w:rsidRPr="007A545C">
              <w:rPr>
                <w:sz w:val="22"/>
                <w:szCs w:val="22"/>
              </w:rPr>
              <w:t>211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565A69"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565A69">
            <w:r w:rsidRPr="007A545C">
              <w:rPr>
                <w:sz w:val="22"/>
                <w:szCs w:val="22"/>
              </w:rPr>
              <w:t>1498254,46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565A69">
            <w:r w:rsidRPr="007A545C">
              <w:rPr>
                <w:sz w:val="22"/>
                <w:szCs w:val="22"/>
              </w:rPr>
              <w:t>1498254,46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 w:rsidP="00565A69"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565A69"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565A69">
            <w:r w:rsidRPr="007A545C">
              <w:rPr>
                <w:sz w:val="22"/>
                <w:szCs w:val="22"/>
              </w:rPr>
              <w:t>Х</w:t>
            </w:r>
          </w:p>
        </w:tc>
      </w:tr>
      <w:tr w:rsidR="00264B5B" w:rsidRPr="007A545C" w:rsidTr="00C938F1">
        <w:trPr>
          <w:gridBefore w:val="1"/>
          <w:trHeight w:val="630"/>
        </w:trPr>
        <w:tc>
          <w:tcPr>
            <w:tcW w:w="2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 w:rsidP="00565A69">
            <w:r w:rsidRPr="007A545C">
              <w:rPr>
                <w:sz w:val="22"/>
                <w:szCs w:val="22"/>
              </w:rPr>
              <w:t xml:space="preserve">Прочие выплаты </w:t>
            </w:r>
          </w:p>
        </w:tc>
        <w:tc>
          <w:tcPr>
            <w:tcW w:w="1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565A69">
            <w:r w:rsidRPr="007A545C">
              <w:rPr>
                <w:sz w:val="22"/>
                <w:szCs w:val="22"/>
              </w:rPr>
              <w:t>212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565A69"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565A69"/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565A69"/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 w:rsidP="00565A69"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565A69"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565A69">
            <w:r w:rsidRPr="007A545C">
              <w:rPr>
                <w:sz w:val="22"/>
                <w:szCs w:val="22"/>
              </w:rPr>
              <w:t>Х</w:t>
            </w:r>
          </w:p>
        </w:tc>
      </w:tr>
      <w:tr w:rsidR="00264B5B" w:rsidRPr="007A545C" w:rsidTr="00C938F1">
        <w:trPr>
          <w:gridBefore w:val="1"/>
          <w:trHeight w:val="630"/>
        </w:trPr>
        <w:tc>
          <w:tcPr>
            <w:tcW w:w="2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 w:rsidP="00565A69">
            <w:r w:rsidRPr="007A545C">
              <w:rPr>
                <w:sz w:val="22"/>
                <w:szCs w:val="22"/>
              </w:rPr>
              <w:t xml:space="preserve">Начисления на выплаты по оплате труда </w:t>
            </w:r>
          </w:p>
        </w:tc>
        <w:tc>
          <w:tcPr>
            <w:tcW w:w="1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565A69">
            <w:r w:rsidRPr="007A545C">
              <w:rPr>
                <w:sz w:val="22"/>
                <w:szCs w:val="22"/>
              </w:rPr>
              <w:t>213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565A69"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565A69">
            <w:r w:rsidRPr="007A545C">
              <w:rPr>
                <w:sz w:val="22"/>
                <w:szCs w:val="22"/>
              </w:rPr>
              <w:t>414302,09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565A69">
            <w:r w:rsidRPr="007A545C">
              <w:rPr>
                <w:sz w:val="22"/>
                <w:szCs w:val="22"/>
              </w:rPr>
              <w:t>414302,09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 w:rsidP="00565A69"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565A69"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565A69">
            <w:r w:rsidRPr="007A545C">
              <w:rPr>
                <w:sz w:val="22"/>
                <w:szCs w:val="22"/>
              </w:rPr>
              <w:t>Х</w:t>
            </w:r>
          </w:p>
        </w:tc>
      </w:tr>
      <w:tr w:rsidR="00264B5B" w:rsidRPr="007A545C" w:rsidTr="00C938F1">
        <w:trPr>
          <w:gridBefore w:val="1"/>
          <w:trHeight w:val="630"/>
        </w:trPr>
        <w:tc>
          <w:tcPr>
            <w:tcW w:w="2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 w:rsidP="00565A69">
            <w:r w:rsidRPr="007A545C">
              <w:rPr>
                <w:sz w:val="22"/>
                <w:szCs w:val="22"/>
              </w:rPr>
              <w:t>Услуги связи</w:t>
            </w:r>
          </w:p>
        </w:tc>
        <w:tc>
          <w:tcPr>
            <w:tcW w:w="1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565A69">
            <w:r w:rsidRPr="007A545C">
              <w:rPr>
                <w:sz w:val="22"/>
                <w:szCs w:val="22"/>
              </w:rPr>
              <w:t>221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565A69"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565A69"/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565A69"/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 w:rsidP="00565A69"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565A69"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565A69">
            <w:r w:rsidRPr="007A545C">
              <w:rPr>
                <w:sz w:val="22"/>
                <w:szCs w:val="22"/>
              </w:rPr>
              <w:t>Х</w:t>
            </w:r>
          </w:p>
        </w:tc>
      </w:tr>
      <w:tr w:rsidR="00264B5B" w:rsidRPr="007A545C" w:rsidTr="00C938F1">
        <w:trPr>
          <w:gridBefore w:val="1"/>
          <w:trHeight w:val="630"/>
        </w:trPr>
        <w:tc>
          <w:tcPr>
            <w:tcW w:w="2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 w:rsidP="00565A69">
            <w:r w:rsidRPr="007A545C">
              <w:rPr>
                <w:sz w:val="22"/>
                <w:szCs w:val="22"/>
              </w:rPr>
              <w:t>Транспортные услуги</w:t>
            </w:r>
          </w:p>
        </w:tc>
        <w:tc>
          <w:tcPr>
            <w:tcW w:w="1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565A69">
            <w:r w:rsidRPr="007A545C">
              <w:rPr>
                <w:sz w:val="22"/>
                <w:szCs w:val="22"/>
              </w:rPr>
              <w:t>222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565A69"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565A69"/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565A69"/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 w:rsidP="00565A69"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565A69"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565A69">
            <w:r w:rsidRPr="007A545C">
              <w:rPr>
                <w:sz w:val="22"/>
                <w:szCs w:val="22"/>
              </w:rPr>
              <w:t>Х</w:t>
            </w:r>
          </w:p>
        </w:tc>
      </w:tr>
      <w:tr w:rsidR="00264B5B" w:rsidRPr="007A545C" w:rsidTr="00C938F1">
        <w:trPr>
          <w:gridBefore w:val="1"/>
          <w:trHeight w:val="630"/>
        </w:trPr>
        <w:tc>
          <w:tcPr>
            <w:tcW w:w="2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 w:rsidP="00565A69">
            <w:r w:rsidRPr="007A545C">
              <w:rPr>
                <w:sz w:val="22"/>
                <w:szCs w:val="22"/>
              </w:rPr>
              <w:t>Коммунальные услуги</w:t>
            </w:r>
          </w:p>
        </w:tc>
        <w:tc>
          <w:tcPr>
            <w:tcW w:w="1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565A69">
            <w:r w:rsidRPr="007A545C">
              <w:rPr>
                <w:sz w:val="22"/>
                <w:szCs w:val="22"/>
              </w:rPr>
              <w:t>223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565A69"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565A69">
            <w:r w:rsidRPr="007A545C">
              <w:rPr>
                <w:sz w:val="22"/>
                <w:szCs w:val="22"/>
              </w:rPr>
              <w:t>206818,94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565A69">
            <w:r w:rsidRPr="007A545C">
              <w:rPr>
                <w:sz w:val="22"/>
                <w:szCs w:val="22"/>
              </w:rPr>
              <w:t>206818,94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 w:rsidP="00565A69"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565A69"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565A69">
            <w:r w:rsidRPr="007A545C">
              <w:rPr>
                <w:sz w:val="22"/>
                <w:szCs w:val="22"/>
              </w:rPr>
              <w:t>Х</w:t>
            </w:r>
          </w:p>
        </w:tc>
      </w:tr>
      <w:tr w:rsidR="00264B5B" w:rsidRPr="007A545C" w:rsidTr="00C938F1">
        <w:trPr>
          <w:gridBefore w:val="1"/>
          <w:trHeight w:val="630"/>
        </w:trPr>
        <w:tc>
          <w:tcPr>
            <w:tcW w:w="2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 w:rsidP="00565A69">
            <w:r w:rsidRPr="007A545C">
              <w:rPr>
                <w:sz w:val="22"/>
                <w:szCs w:val="22"/>
              </w:rPr>
              <w:t>Арендная плата за пользование имуществом</w:t>
            </w:r>
          </w:p>
        </w:tc>
        <w:tc>
          <w:tcPr>
            <w:tcW w:w="1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565A69">
            <w:r w:rsidRPr="007A545C">
              <w:rPr>
                <w:sz w:val="22"/>
                <w:szCs w:val="22"/>
              </w:rPr>
              <w:t>224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565A69"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565A69"/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565A69"/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 w:rsidP="00565A69"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565A69"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565A69">
            <w:r w:rsidRPr="007A545C">
              <w:rPr>
                <w:sz w:val="22"/>
                <w:szCs w:val="22"/>
              </w:rPr>
              <w:t>Х</w:t>
            </w:r>
          </w:p>
        </w:tc>
      </w:tr>
      <w:tr w:rsidR="00264B5B" w:rsidRPr="007A545C" w:rsidTr="00C938F1">
        <w:trPr>
          <w:gridBefore w:val="1"/>
          <w:trHeight w:val="630"/>
        </w:trPr>
        <w:tc>
          <w:tcPr>
            <w:tcW w:w="2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 w:rsidP="00565A69">
            <w:r w:rsidRPr="007A545C">
              <w:rPr>
                <w:sz w:val="22"/>
                <w:szCs w:val="22"/>
              </w:rPr>
              <w:t>Работы, услуги по содержанию имущества</w:t>
            </w:r>
          </w:p>
        </w:tc>
        <w:tc>
          <w:tcPr>
            <w:tcW w:w="1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565A69">
            <w:r w:rsidRPr="007A545C">
              <w:rPr>
                <w:sz w:val="22"/>
                <w:szCs w:val="22"/>
              </w:rPr>
              <w:t>225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565A69"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565A69">
            <w:r w:rsidRPr="007A545C">
              <w:rPr>
                <w:sz w:val="22"/>
                <w:szCs w:val="22"/>
              </w:rPr>
              <w:t>21614,25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565A69">
            <w:r w:rsidRPr="007A545C">
              <w:rPr>
                <w:sz w:val="22"/>
                <w:szCs w:val="22"/>
              </w:rPr>
              <w:t>21614,25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 w:rsidP="00565A69"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565A69"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565A69">
            <w:r w:rsidRPr="007A545C">
              <w:rPr>
                <w:sz w:val="22"/>
                <w:szCs w:val="22"/>
              </w:rPr>
              <w:t>Х</w:t>
            </w:r>
          </w:p>
        </w:tc>
      </w:tr>
      <w:tr w:rsidR="00264B5B" w:rsidRPr="007A545C" w:rsidTr="00C938F1">
        <w:trPr>
          <w:gridBefore w:val="1"/>
          <w:trHeight w:val="630"/>
        </w:trPr>
        <w:tc>
          <w:tcPr>
            <w:tcW w:w="2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 w:rsidP="00565A69">
            <w:r w:rsidRPr="007A545C">
              <w:rPr>
                <w:sz w:val="22"/>
                <w:szCs w:val="22"/>
              </w:rPr>
              <w:t>Прочие работы, услуги</w:t>
            </w:r>
          </w:p>
        </w:tc>
        <w:tc>
          <w:tcPr>
            <w:tcW w:w="1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565A69">
            <w:r w:rsidRPr="007A545C">
              <w:rPr>
                <w:sz w:val="22"/>
                <w:szCs w:val="22"/>
              </w:rPr>
              <w:t>226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565A69"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565A69">
            <w:r w:rsidRPr="007A545C">
              <w:rPr>
                <w:sz w:val="22"/>
                <w:szCs w:val="22"/>
              </w:rPr>
              <w:t>8532,63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565A69">
            <w:r w:rsidRPr="007A545C">
              <w:rPr>
                <w:sz w:val="22"/>
                <w:szCs w:val="22"/>
              </w:rPr>
              <w:t>8532,63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 w:rsidP="00565A69"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565A69"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565A69">
            <w:r w:rsidRPr="007A545C">
              <w:rPr>
                <w:sz w:val="22"/>
                <w:szCs w:val="22"/>
              </w:rPr>
              <w:t>Х</w:t>
            </w:r>
          </w:p>
        </w:tc>
      </w:tr>
      <w:tr w:rsidR="00264B5B" w:rsidRPr="007A545C" w:rsidTr="00C938F1">
        <w:trPr>
          <w:gridBefore w:val="1"/>
          <w:trHeight w:val="630"/>
        </w:trPr>
        <w:tc>
          <w:tcPr>
            <w:tcW w:w="2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 w:rsidP="00565A69">
            <w:r w:rsidRPr="007A545C">
              <w:rPr>
                <w:sz w:val="22"/>
                <w:szCs w:val="22"/>
              </w:rPr>
              <w:t>Прочие расходы</w:t>
            </w:r>
          </w:p>
        </w:tc>
        <w:tc>
          <w:tcPr>
            <w:tcW w:w="1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565A69">
            <w:r w:rsidRPr="007A545C">
              <w:rPr>
                <w:sz w:val="22"/>
                <w:szCs w:val="22"/>
              </w:rPr>
              <w:t>290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565A69"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565A69"/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565A69"/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 w:rsidP="00565A69"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565A69"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565A69">
            <w:r w:rsidRPr="007A545C">
              <w:rPr>
                <w:sz w:val="22"/>
                <w:szCs w:val="22"/>
              </w:rPr>
              <w:t>Х</w:t>
            </w:r>
          </w:p>
        </w:tc>
      </w:tr>
      <w:tr w:rsidR="00264B5B" w:rsidRPr="007A545C" w:rsidTr="00C938F1">
        <w:trPr>
          <w:gridBefore w:val="1"/>
          <w:trHeight w:val="630"/>
        </w:trPr>
        <w:tc>
          <w:tcPr>
            <w:tcW w:w="2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 w:rsidP="00565A69">
            <w:r w:rsidRPr="007A545C">
              <w:rPr>
                <w:sz w:val="22"/>
                <w:szCs w:val="22"/>
              </w:rPr>
              <w:t>Увеличение стоимости основных средств</w:t>
            </w:r>
          </w:p>
        </w:tc>
        <w:tc>
          <w:tcPr>
            <w:tcW w:w="1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565A69">
            <w:r w:rsidRPr="007A545C">
              <w:rPr>
                <w:sz w:val="22"/>
                <w:szCs w:val="22"/>
              </w:rPr>
              <w:t>310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565A69"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565A69"/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565A69"/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 w:rsidP="00565A69"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565A69"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565A69">
            <w:r w:rsidRPr="007A545C">
              <w:rPr>
                <w:sz w:val="22"/>
                <w:szCs w:val="22"/>
              </w:rPr>
              <w:t>Х</w:t>
            </w:r>
          </w:p>
        </w:tc>
      </w:tr>
      <w:tr w:rsidR="00264B5B" w:rsidRPr="007A545C" w:rsidTr="00C938F1">
        <w:trPr>
          <w:gridBefore w:val="1"/>
          <w:trHeight w:val="630"/>
        </w:trPr>
        <w:tc>
          <w:tcPr>
            <w:tcW w:w="2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 w:rsidP="00565A69">
            <w:r w:rsidRPr="007A545C">
              <w:rPr>
                <w:sz w:val="22"/>
                <w:szCs w:val="22"/>
              </w:rPr>
              <w:t>Увеличение стоимости материальных запасов</w:t>
            </w:r>
          </w:p>
        </w:tc>
        <w:tc>
          <w:tcPr>
            <w:tcW w:w="1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565A69">
            <w:r w:rsidRPr="007A545C">
              <w:rPr>
                <w:sz w:val="22"/>
                <w:szCs w:val="22"/>
              </w:rPr>
              <w:t>340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565A69"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565A69"/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565A69"/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 w:rsidP="00565A69"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565A69"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565A69">
            <w:r w:rsidRPr="007A545C">
              <w:rPr>
                <w:sz w:val="22"/>
                <w:szCs w:val="22"/>
              </w:rPr>
              <w:t>Х</w:t>
            </w:r>
          </w:p>
        </w:tc>
      </w:tr>
      <w:tr w:rsidR="00264B5B" w:rsidRPr="007A545C" w:rsidTr="00C938F1">
        <w:trPr>
          <w:gridBefore w:val="1"/>
          <w:trHeight w:val="630"/>
        </w:trPr>
        <w:tc>
          <w:tcPr>
            <w:tcW w:w="2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 w:rsidP="00565A69">
            <w:r w:rsidRPr="007A545C">
              <w:rPr>
                <w:b/>
                <w:bCs/>
                <w:sz w:val="22"/>
                <w:szCs w:val="22"/>
              </w:rPr>
              <w:t>Выплаты по государственной услуге № 4:</w:t>
            </w:r>
            <w:r w:rsidRPr="007A545C">
              <w:rPr>
                <w:sz w:val="22"/>
                <w:szCs w:val="22"/>
              </w:rPr>
              <w:t xml:space="preserve"> </w:t>
            </w:r>
            <w:r w:rsidRPr="007A545C">
              <w:rPr>
                <w:b/>
                <w:bCs/>
                <w:sz w:val="22"/>
                <w:szCs w:val="22"/>
              </w:rPr>
              <w:t>Содержание и воспитание детей-сирот и детей, оставшихся без попечения родителей, детей, находящихся в трудной жизненной ситуации</w:t>
            </w:r>
          </w:p>
        </w:tc>
        <w:tc>
          <w:tcPr>
            <w:tcW w:w="1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565A69"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565A69"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565A69">
            <w:r w:rsidRPr="007A545C">
              <w:rPr>
                <w:sz w:val="22"/>
                <w:szCs w:val="22"/>
              </w:rPr>
              <w:t>1531534,68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565A69">
            <w:r w:rsidRPr="007A545C">
              <w:rPr>
                <w:sz w:val="22"/>
                <w:szCs w:val="22"/>
              </w:rPr>
              <w:t>1531534,68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 w:rsidP="00565A69"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565A69"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565A69">
            <w:r w:rsidRPr="007A545C">
              <w:rPr>
                <w:sz w:val="22"/>
                <w:szCs w:val="22"/>
              </w:rPr>
              <w:t>Х</w:t>
            </w:r>
          </w:p>
        </w:tc>
      </w:tr>
      <w:tr w:rsidR="00264B5B" w:rsidRPr="007A545C" w:rsidTr="00C938F1">
        <w:trPr>
          <w:gridBefore w:val="1"/>
          <w:trHeight w:val="630"/>
        </w:trPr>
        <w:tc>
          <w:tcPr>
            <w:tcW w:w="2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 w:rsidP="00565A69">
            <w:r w:rsidRPr="007A545C">
              <w:rPr>
                <w:sz w:val="22"/>
                <w:szCs w:val="22"/>
              </w:rPr>
              <w:t>в том числе:</w:t>
            </w:r>
          </w:p>
        </w:tc>
        <w:tc>
          <w:tcPr>
            <w:tcW w:w="1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565A69"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565A69"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565A69"/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565A69"/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 w:rsidP="00565A69"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565A69"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565A69">
            <w:r w:rsidRPr="007A545C">
              <w:rPr>
                <w:sz w:val="22"/>
                <w:szCs w:val="22"/>
              </w:rPr>
              <w:t>Х</w:t>
            </w:r>
          </w:p>
        </w:tc>
      </w:tr>
      <w:tr w:rsidR="00264B5B" w:rsidRPr="007A545C" w:rsidTr="00C938F1">
        <w:trPr>
          <w:gridBefore w:val="1"/>
          <w:trHeight w:val="630"/>
        </w:trPr>
        <w:tc>
          <w:tcPr>
            <w:tcW w:w="2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 w:rsidP="00565A69">
            <w:r w:rsidRPr="007A545C">
              <w:rPr>
                <w:sz w:val="22"/>
                <w:szCs w:val="22"/>
              </w:rPr>
              <w:t xml:space="preserve">Заработная плата </w:t>
            </w:r>
          </w:p>
        </w:tc>
        <w:tc>
          <w:tcPr>
            <w:tcW w:w="1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565A69">
            <w:r w:rsidRPr="007A545C">
              <w:rPr>
                <w:sz w:val="22"/>
                <w:szCs w:val="22"/>
              </w:rPr>
              <w:t>211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565A69"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565A69">
            <w:r w:rsidRPr="007A545C">
              <w:rPr>
                <w:sz w:val="22"/>
                <w:szCs w:val="22"/>
              </w:rPr>
              <w:t>1067506,30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565A69">
            <w:r w:rsidRPr="007A545C">
              <w:rPr>
                <w:sz w:val="22"/>
                <w:szCs w:val="22"/>
              </w:rPr>
              <w:t>1067506,30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 w:rsidP="00565A69"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565A69"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565A69">
            <w:r w:rsidRPr="007A545C">
              <w:rPr>
                <w:sz w:val="22"/>
                <w:szCs w:val="22"/>
              </w:rPr>
              <w:t>Х</w:t>
            </w:r>
          </w:p>
        </w:tc>
      </w:tr>
      <w:tr w:rsidR="00264B5B" w:rsidRPr="007A545C" w:rsidTr="00C938F1">
        <w:trPr>
          <w:gridBefore w:val="1"/>
          <w:trHeight w:val="630"/>
        </w:trPr>
        <w:tc>
          <w:tcPr>
            <w:tcW w:w="2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 w:rsidP="00565A69">
            <w:r w:rsidRPr="007A545C">
              <w:rPr>
                <w:sz w:val="22"/>
                <w:szCs w:val="22"/>
              </w:rPr>
              <w:t xml:space="preserve">Прочие выплаты </w:t>
            </w:r>
          </w:p>
        </w:tc>
        <w:tc>
          <w:tcPr>
            <w:tcW w:w="1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565A69">
            <w:r w:rsidRPr="007A545C">
              <w:rPr>
                <w:sz w:val="22"/>
                <w:szCs w:val="22"/>
              </w:rPr>
              <w:t>212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565A69"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565A69"/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565A69"/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 w:rsidP="00565A69"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565A69"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565A69">
            <w:r w:rsidRPr="007A545C">
              <w:rPr>
                <w:sz w:val="22"/>
                <w:szCs w:val="22"/>
              </w:rPr>
              <w:t>Х</w:t>
            </w:r>
          </w:p>
        </w:tc>
      </w:tr>
      <w:tr w:rsidR="00264B5B" w:rsidRPr="007A545C" w:rsidTr="00C938F1">
        <w:trPr>
          <w:gridBefore w:val="1"/>
          <w:trHeight w:val="630"/>
        </w:trPr>
        <w:tc>
          <w:tcPr>
            <w:tcW w:w="2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 w:rsidP="00565A69">
            <w:r w:rsidRPr="007A545C">
              <w:rPr>
                <w:sz w:val="22"/>
                <w:szCs w:val="22"/>
              </w:rPr>
              <w:t xml:space="preserve">Начисления на выплаты по оплате труда </w:t>
            </w:r>
          </w:p>
        </w:tc>
        <w:tc>
          <w:tcPr>
            <w:tcW w:w="1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565A69">
            <w:r w:rsidRPr="007A545C">
              <w:rPr>
                <w:sz w:val="22"/>
                <w:szCs w:val="22"/>
              </w:rPr>
              <w:t>213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565A69"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565A69">
            <w:r w:rsidRPr="007A545C">
              <w:rPr>
                <w:sz w:val="22"/>
                <w:szCs w:val="22"/>
              </w:rPr>
              <w:t>295190,24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565A69">
            <w:r w:rsidRPr="007A545C">
              <w:rPr>
                <w:sz w:val="22"/>
                <w:szCs w:val="22"/>
              </w:rPr>
              <w:t>295190,24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 w:rsidP="00565A69"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565A69"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565A69">
            <w:r w:rsidRPr="007A545C">
              <w:rPr>
                <w:sz w:val="22"/>
                <w:szCs w:val="22"/>
              </w:rPr>
              <w:t>Х</w:t>
            </w:r>
          </w:p>
        </w:tc>
      </w:tr>
      <w:tr w:rsidR="00264B5B" w:rsidRPr="007A545C" w:rsidTr="00C938F1">
        <w:trPr>
          <w:gridBefore w:val="1"/>
          <w:trHeight w:val="630"/>
        </w:trPr>
        <w:tc>
          <w:tcPr>
            <w:tcW w:w="2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 w:rsidP="00565A69">
            <w:r w:rsidRPr="007A545C">
              <w:rPr>
                <w:sz w:val="22"/>
                <w:szCs w:val="22"/>
              </w:rPr>
              <w:t>Услуги связи</w:t>
            </w:r>
          </w:p>
        </w:tc>
        <w:tc>
          <w:tcPr>
            <w:tcW w:w="1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565A69">
            <w:r w:rsidRPr="007A545C">
              <w:rPr>
                <w:sz w:val="22"/>
                <w:szCs w:val="22"/>
              </w:rPr>
              <w:t>221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565A69"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565A69"/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565A69"/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 w:rsidP="00565A69"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565A69"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565A69">
            <w:r w:rsidRPr="007A545C">
              <w:rPr>
                <w:sz w:val="22"/>
                <w:szCs w:val="22"/>
              </w:rPr>
              <w:t>Х</w:t>
            </w:r>
          </w:p>
        </w:tc>
      </w:tr>
      <w:tr w:rsidR="00264B5B" w:rsidRPr="007A545C" w:rsidTr="00C938F1">
        <w:trPr>
          <w:gridBefore w:val="1"/>
          <w:trHeight w:val="630"/>
        </w:trPr>
        <w:tc>
          <w:tcPr>
            <w:tcW w:w="2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 w:rsidP="00565A69">
            <w:r w:rsidRPr="007A545C">
              <w:rPr>
                <w:sz w:val="22"/>
                <w:szCs w:val="22"/>
              </w:rPr>
              <w:t>Транспортные услуги</w:t>
            </w:r>
          </w:p>
        </w:tc>
        <w:tc>
          <w:tcPr>
            <w:tcW w:w="1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565A69">
            <w:r w:rsidRPr="007A545C">
              <w:rPr>
                <w:sz w:val="22"/>
                <w:szCs w:val="22"/>
              </w:rPr>
              <w:t>222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565A69"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565A69"/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565A69"/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 w:rsidP="00565A69"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565A69"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565A69">
            <w:r w:rsidRPr="007A545C">
              <w:rPr>
                <w:sz w:val="22"/>
                <w:szCs w:val="22"/>
              </w:rPr>
              <w:t>Х</w:t>
            </w:r>
          </w:p>
        </w:tc>
      </w:tr>
      <w:tr w:rsidR="00264B5B" w:rsidRPr="007A545C" w:rsidTr="00C938F1">
        <w:trPr>
          <w:gridBefore w:val="1"/>
          <w:trHeight w:val="630"/>
        </w:trPr>
        <w:tc>
          <w:tcPr>
            <w:tcW w:w="2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 w:rsidP="00565A69">
            <w:r w:rsidRPr="007A545C">
              <w:rPr>
                <w:sz w:val="22"/>
                <w:szCs w:val="22"/>
              </w:rPr>
              <w:t>Коммунальные услуги</w:t>
            </w:r>
          </w:p>
        </w:tc>
        <w:tc>
          <w:tcPr>
            <w:tcW w:w="1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565A69">
            <w:r w:rsidRPr="007A545C">
              <w:rPr>
                <w:sz w:val="22"/>
                <w:szCs w:val="22"/>
              </w:rPr>
              <w:t>223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565A69"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565A69">
            <w:r w:rsidRPr="007A545C">
              <w:rPr>
                <w:sz w:val="22"/>
                <w:szCs w:val="22"/>
              </w:rPr>
              <w:t>147358,49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565A69">
            <w:r w:rsidRPr="007A545C">
              <w:rPr>
                <w:sz w:val="22"/>
                <w:szCs w:val="22"/>
              </w:rPr>
              <w:t>147358,49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 w:rsidP="00565A69"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565A69"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565A69">
            <w:r w:rsidRPr="007A545C">
              <w:rPr>
                <w:sz w:val="22"/>
                <w:szCs w:val="22"/>
              </w:rPr>
              <w:t>Х</w:t>
            </w:r>
          </w:p>
        </w:tc>
      </w:tr>
      <w:tr w:rsidR="00264B5B" w:rsidRPr="007A545C" w:rsidTr="00C938F1">
        <w:trPr>
          <w:gridBefore w:val="1"/>
          <w:trHeight w:val="630"/>
        </w:trPr>
        <w:tc>
          <w:tcPr>
            <w:tcW w:w="2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 w:rsidP="00565A69">
            <w:r w:rsidRPr="007A545C">
              <w:rPr>
                <w:sz w:val="22"/>
                <w:szCs w:val="22"/>
              </w:rPr>
              <w:t>Арендная плата за пользование имуществом</w:t>
            </w:r>
          </w:p>
        </w:tc>
        <w:tc>
          <w:tcPr>
            <w:tcW w:w="1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565A69">
            <w:r w:rsidRPr="007A545C">
              <w:rPr>
                <w:sz w:val="22"/>
                <w:szCs w:val="22"/>
              </w:rPr>
              <w:t>224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565A69"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565A69"/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565A69"/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 w:rsidP="00565A69"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565A69"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565A69">
            <w:r w:rsidRPr="007A545C">
              <w:rPr>
                <w:sz w:val="22"/>
                <w:szCs w:val="22"/>
              </w:rPr>
              <w:t>Х</w:t>
            </w:r>
          </w:p>
        </w:tc>
      </w:tr>
      <w:tr w:rsidR="00264B5B" w:rsidRPr="007A545C" w:rsidTr="00C938F1">
        <w:trPr>
          <w:gridBefore w:val="1"/>
          <w:trHeight w:val="630"/>
        </w:trPr>
        <w:tc>
          <w:tcPr>
            <w:tcW w:w="2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 w:rsidP="00565A69">
            <w:r w:rsidRPr="007A545C">
              <w:rPr>
                <w:sz w:val="22"/>
                <w:szCs w:val="22"/>
              </w:rPr>
              <w:t>Работы, услуги по содержанию имущества</w:t>
            </w:r>
          </w:p>
        </w:tc>
        <w:tc>
          <w:tcPr>
            <w:tcW w:w="1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565A69">
            <w:r w:rsidRPr="007A545C">
              <w:rPr>
                <w:sz w:val="22"/>
                <w:szCs w:val="22"/>
              </w:rPr>
              <w:t>225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565A69"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565A69">
            <w:r w:rsidRPr="007A545C">
              <w:rPr>
                <w:sz w:val="22"/>
                <w:szCs w:val="22"/>
              </w:rPr>
              <w:t>15400,15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565A69">
            <w:r w:rsidRPr="007A545C">
              <w:rPr>
                <w:sz w:val="22"/>
                <w:szCs w:val="22"/>
              </w:rPr>
              <w:t>15400,15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 w:rsidP="00565A69"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565A69"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565A69">
            <w:r w:rsidRPr="007A545C">
              <w:rPr>
                <w:sz w:val="22"/>
                <w:szCs w:val="22"/>
              </w:rPr>
              <w:t>Х</w:t>
            </w:r>
          </w:p>
        </w:tc>
      </w:tr>
      <w:tr w:rsidR="00264B5B" w:rsidRPr="007A545C" w:rsidTr="00C938F1">
        <w:trPr>
          <w:gridBefore w:val="1"/>
          <w:trHeight w:val="630"/>
        </w:trPr>
        <w:tc>
          <w:tcPr>
            <w:tcW w:w="2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 w:rsidP="00565A69">
            <w:r w:rsidRPr="007A545C">
              <w:rPr>
                <w:sz w:val="22"/>
                <w:szCs w:val="22"/>
              </w:rPr>
              <w:t>Прочие работы, услуги</w:t>
            </w:r>
          </w:p>
        </w:tc>
        <w:tc>
          <w:tcPr>
            <w:tcW w:w="1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565A69">
            <w:r w:rsidRPr="007A545C">
              <w:rPr>
                <w:sz w:val="22"/>
                <w:szCs w:val="22"/>
              </w:rPr>
              <w:t>226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565A69"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565A69">
            <w:r w:rsidRPr="007A545C">
              <w:rPr>
                <w:sz w:val="22"/>
                <w:szCs w:val="22"/>
              </w:rPr>
              <w:t>6079,50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565A69">
            <w:r w:rsidRPr="007A545C">
              <w:rPr>
                <w:sz w:val="22"/>
                <w:szCs w:val="22"/>
              </w:rPr>
              <w:t>6079,50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 w:rsidP="00565A69"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565A69"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565A69">
            <w:r w:rsidRPr="007A545C">
              <w:rPr>
                <w:sz w:val="22"/>
                <w:szCs w:val="22"/>
              </w:rPr>
              <w:t>Х</w:t>
            </w:r>
          </w:p>
        </w:tc>
      </w:tr>
      <w:tr w:rsidR="00264B5B" w:rsidRPr="007A545C" w:rsidTr="00C938F1">
        <w:trPr>
          <w:gridBefore w:val="1"/>
          <w:trHeight w:val="630"/>
        </w:trPr>
        <w:tc>
          <w:tcPr>
            <w:tcW w:w="2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 w:rsidP="00565A69">
            <w:r w:rsidRPr="007A545C">
              <w:rPr>
                <w:sz w:val="22"/>
                <w:szCs w:val="22"/>
              </w:rPr>
              <w:t>Прочие расходы</w:t>
            </w:r>
          </w:p>
        </w:tc>
        <w:tc>
          <w:tcPr>
            <w:tcW w:w="1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565A69">
            <w:r w:rsidRPr="007A545C">
              <w:rPr>
                <w:sz w:val="22"/>
                <w:szCs w:val="22"/>
              </w:rPr>
              <w:t>290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565A69"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565A69"/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565A69"/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 w:rsidP="00565A69"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565A69"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565A69">
            <w:r w:rsidRPr="007A545C">
              <w:rPr>
                <w:sz w:val="22"/>
                <w:szCs w:val="22"/>
              </w:rPr>
              <w:t>Х</w:t>
            </w:r>
          </w:p>
        </w:tc>
      </w:tr>
      <w:tr w:rsidR="00264B5B" w:rsidRPr="007A545C" w:rsidTr="00C938F1">
        <w:trPr>
          <w:gridBefore w:val="1"/>
          <w:trHeight w:val="630"/>
        </w:trPr>
        <w:tc>
          <w:tcPr>
            <w:tcW w:w="2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 w:rsidP="00565A69">
            <w:r w:rsidRPr="007A545C">
              <w:rPr>
                <w:sz w:val="22"/>
                <w:szCs w:val="22"/>
              </w:rPr>
              <w:t>Увеличение стоимости основных средств</w:t>
            </w:r>
          </w:p>
        </w:tc>
        <w:tc>
          <w:tcPr>
            <w:tcW w:w="1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565A69">
            <w:r w:rsidRPr="007A545C">
              <w:rPr>
                <w:sz w:val="22"/>
                <w:szCs w:val="22"/>
              </w:rPr>
              <w:t>310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565A69"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565A69"/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565A69"/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 w:rsidP="00565A69"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565A69"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565A69">
            <w:r w:rsidRPr="007A545C">
              <w:rPr>
                <w:sz w:val="22"/>
                <w:szCs w:val="22"/>
              </w:rPr>
              <w:t>Х</w:t>
            </w:r>
          </w:p>
        </w:tc>
      </w:tr>
      <w:tr w:rsidR="00264B5B" w:rsidRPr="007A545C" w:rsidTr="00C938F1">
        <w:trPr>
          <w:gridBefore w:val="1"/>
          <w:trHeight w:val="630"/>
        </w:trPr>
        <w:tc>
          <w:tcPr>
            <w:tcW w:w="2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 w:rsidP="00565A69">
            <w:r w:rsidRPr="007A545C">
              <w:rPr>
                <w:sz w:val="22"/>
                <w:szCs w:val="22"/>
              </w:rPr>
              <w:t>Увеличение стоимости материальных запасов</w:t>
            </w:r>
          </w:p>
        </w:tc>
        <w:tc>
          <w:tcPr>
            <w:tcW w:w="1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565A69">
            <w:r w:rsidRPr="007A545C">
              <w:rPr>
                <w:sz w:val="22"/>
                <w:szCs w:val="22"/>
              </w:rPr>
              <w:t>340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565A69"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565A69"/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565A69"/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 w:rsidP="00565A69"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565A69"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565A69">
            <w:r w:rsidRPr="007A545C">
              <w:rPr>
                <w:sz w:val="22"/>
                <w:szCs w:val="22"/>
              </w:rPr>
              <w:t>Х</w:t>
            </w:r>
          </w:p>
        </w:tc>
      </w:tr>
      <w:tr w:rsidR="00264B5B" w:rsidRPr="007A545C" w:rsidTr="00C938F1">
        <w:trPr>
          <w:gridBefore w:val="1"/>
          <w:trHeight w:val="630"/>
        </w:trPr>
        <w:tc>
          <w:tcPr>
            <w:tcW w:w="2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 w:rsidP="00565A69">
            <w:r w:rsidRPr="007A545C">
              <w:rPr>
                <w:b/>
                <w:bCs/>
                <w:sz w:val="22"/>
                <w:szCs w:val="22"/>
              </w:rPr>
              <w:t>Выплаты по государственной услуге № 5:</w:t>
            </w:r>
            <w:r w:rsidRPr="007A545C">
              <w:rPr>
                <w:sz w:val="22"/>
                <w:szCs w:val="22"/>
              </w:rPr>
              <w:t xml:space="preserve"> </w:t>
            </w:r>
            <w:r w:rsidRPr="007A545C">
              <w:rPr>
                <w:b/>
                <w:bCs/>
                <w:sz w:val="22"/>
                <w:szCs w:val="22"/>
              </w:rPr>
              <w:t>Реализация образовательных программ среднего профессионального образования - программ подготовки специалистов среднего звена</w:t>
            </w:r>
          </w:p>
        </w:tc>
        <w:tc>
          <w:tcPr>
            <w:tcW w:w="1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565A69"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565A69"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565A69">
            <w:r w:rsidRPr="007A545C">
              <w:rPr>
                <w:sz w:val="22"/>
                <w:szCs w:val="22"/>
              </w:rPr>
              <w:t>2230129,66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565A69">
            <w:r w:rsidRPr="007A545C">
              <w:rPr>
                <w:sz w:val="22"/>
                <w:szCs w:val="22"/>
              </w:rPr>
              <w:t>2230129,66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 w:rsidP="00565A69"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565A69"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565A69">
            <w:r w:rsidRPr="007A545C">
              <w:rPr>
                <w:sz w:val="22"/>
                <w:szCs w:val="22"/>
              </w:rPr>
              <w:t>Х</w:t>
            </w:r>
          </w:p>
        </w:tc>
      </w:tr>
      <w:tr w:rsidR="00264B5B" w:rsidRPr="007A545C" w:rsidTr="00C938F1">
        <w:trPr>
          <w:gridBefore w:val="1"/>
          <w:trHeight w:val="630"/>
        </w:trPr>
        <w:tc>
          <w:tcPr>
            <w:tcW w:w="2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 w:rsidP="00565A69">
            <w:r w:rsidRPr="007A545C">
              <w:rPr>
                <w:sz w:val="22"/>
                <w:szCs w:val="22"/>
              </w:rPr>
              <w:t>в том числе:</w:t>
            </w:r>
          </w:p>
        </w:tc>
        <w:tc>
          <w:tcPr>
            <w:tcW w:w="1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565A69"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565A69"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565A69"/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565A69"/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 w:rsidP="00565A69"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565A69"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565A69">
            <w:r w:rsidRPr="007A545C">
              <w:rPr>
                <w:sz w:val="22"/>
                <w:szCs w:val="22"/>
              </w:rPr>
              <w:t>Х</w:t>
            </w:r>
          </w:p>
        </w:tc>
      </w:tr>
      <w:tr w:rsidR="00264B5B" w:rsidRPr="007A545C" w:rsidTr="00C938F1">
        <w:trPr>
          <w:gridBefore w:val="1"/>
          <w:trHeight w:val="630"/>
        </w:trPr>
        <w:tc>
          <w:tcPr>
            <w:tcW w:w="2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 w:rsidP="00565A69">
            <w:r w:rsidRPr="007A545C">
              <w:rPr>
                <w:sz w:val="22"/>
                <w:szCs w:val="22"/>
              </w:rPr>
              <w:t xml:space="preserve">Заработная плата </w:t>
            </w:r>
          </w:p>
        </w:tc>
        <w:tc>
          <w:tcPr>
            <w:tcW w:w="1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565A69">
            <w:r w:rsidRPr="007A545C">
              <w:rPr>
                <w:sz w:val="22"/>
                <w:szCs w:val="22"/>
              </w:rPr>
              <w:t>211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565A69"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565A69">
            <w:r w:rsidRPr="007A545C">
              <w:rPr>
                <w:sz w:val="22"/>
                <w:szCs w:val="22"/>
              </w:rPr>
              <w:t>1554439,07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565A69">
            <w:r w:rsidRPr="007A545C">
              <w:rPr>
                <w:sz w:val="22"/>
                <w:szCs w:val="22"/>
              </w:rPr>
              <w:t>1554439,07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 w:rsidP="00565A69"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565A69"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565A69">
            <w:r w:rsidRPr="007A545C">
              <w:rPr>
                <w:sz w:val="22"/>
                <w:szCs w:val="22"/>
              </w:rPr>
              <w:t>Х</w:t>
            </w:r>
          </w:p>
        </w:tc>
      </w:tr>
      <w:tr w:rsidR="00264B5B" w:rsidRPr="007A545C" w:rsidTr="00C938F1">
        <w:trPr>
          <w:gridBefore w:val="1"/>
          <w:trHeight w:val="630"/>
        </w:trPr>
        <w:tc>
          <w:tcPr>
            <w:tcW w:w="2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 w:rsidP="00565A69">
            <w:r w:rsidRPr="007A545C">
              <w:rPr>
                <w:sz w:val="22"/>
                <w:szCs w:val="22"/>
              </w:rPr>
              <w:t xml:space="preserve">Прочие выплаты </w:t>
            </w:r>
          </w:p>
        </w:tc>
        <w:tc>
          <w:tcPr>
            <w:tcW w:w="1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565A69">
            <w:r w:rsidRPr="007A545C">
              <w:rPr>
                <w:sz w:val="22"/>
                <w:szCs w:val="22"/>
              </w:rPr>
              <w:t>212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565A69"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565A69"/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565A69"/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 w:rsidP="00565A69"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565A69"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565A69">
            <w:r w:rsidRPr="007A545C">
              <w:rPr>
                <w:sz w:val="22"/>
                <w:szCs w:val="22"/>
              </w:rPr>
              <w:t>Х</w:t>
            </w:r>
          </w:p>
        </w:tc>
      </w:tr>
      <w:tr w:rsidR="00264B5B" w:rsidRPr="007A545C" w:rsidTr="00C938F1">
        <w:trPr>
          <w:gridBefore w:val="1"/>
          <w:trHeight w:val="630"/>
        </w:trPr>
        <w:tc>
          <w:tcPr>
            <w:tcW w:w="2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 w:rsidP="00565A69">
            <w:r w:rsidRPr="007A545C">
              <w:rPr>
                <w:sz w:val="22"/>
                <w:szCs w:val="22"/>
              </w:rPr>
              <w:t xml:space="preserve">Начисления на выплаты по оплате труда </w:t>
            </w:r>
          </w:p>
        </w:tc>
        <w:tc>
          <w:tcPr>
            <w:tcW w:w="1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565A69">
            <w:r w:rsidRPr="007A545C">
              <w:rPr>
                <w:sz w:val="22"/>
                <w:szCs w:val="22"/>
              </w:rPr>
              <w:t>213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565A69"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565A69">
            <w:r w:rsidRPr="007A545C">
              <w:rPr>
                <w:sz w:val="22"/>
                <w:szCs w:val="22"/>
              </w:rPr>
              <w:t>429838,46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565A69">
            <w:r w:rsidRPr="007A545C">
              <w:rPr>
                <w:sz w:val="22"/>
                <w:szCs w:val="22"/>
              </w:rPr>
              <w:t>429838,46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 w:rsidP="00565A69"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565A69"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565A69">
            <w:r w:rsidRPr="007A545C">
              <w:rPr>
                <w:sz w:val="22"/>
                <w:szCs w:val="22"/>
              </w:rPr>
              <w:t>Х</w:t>
            </w:r>
          </w:p>
        </w:tc>
      </w:tr>
      <w:tr w:rsidR="00264B5B" w:rsidRPr="007A545C" w:rsidTr="00C938F1">
        <w:trPr>
          <w:gridBefore w:val="1"/>
          <w:trHeight w:val="630"/>
        </w:trPr>
        <w:tc>
          <w:tcPr>
            <w:tcW w:w="2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 w:rsidP="00565A69">
            <w:r w:rsidRPr="007A545C">
              <w:rPr>
                <w:sz w:val="22"/>
                <w:szCs w:val="22"/>
              </w:rPr>
              <w:t>Услуги связи</w:t>
            </w:r>
          </w:p>
        </w:tc>
        <w:tc>
          <w:tcPr>
            <w:tcW w:w="1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565A69">
            <w:r w:rsidRPr="007A545C">
              <w:rPr>
                <w:sz w:val="22"/>
                <w:szCs w:val="22"/>
              </w:rPr>
              <w:t>221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565A69"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565A69"/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565A69"/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 w:rsidP="00565A69"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565A69"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565A69">
            <w:r w:rsidRPr="007A545C">
              <w:rPr>
                <w:sz w:val="22"/>
                <w:szCs w:val="22"/>
              </w:rPr>
              <w:t>Х</w:t>
            </w:r>
          </w:p>
        </w:tc>
      </w:tr>
      <w:tr w:rsidR="00264B5B" w:rsidRPr="007A545C" w:rsidTr="00C938F1">
        <w:trPr>
          <w:gridBefore w:val="1"/>
          <w:trHeight w:val="630"/>
        </w:trPr>
        <w:tc>
          <w:tcPr>
            <w:tcW w:w="2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 w:rsidP="00565A69">
            <w:r w:rsidRPr="007A545C">
              <w:rPr>
                <w:sz w:val="22"/>
                <w:szCs w:val="22"/>
              </w:rPr>
              <w:t>Транспортные услуги</w:t>
            </w:r>
          </w:p>
        </w:tc>
        <w:tc>
          <w:tcPr>
            <w:tcW w:w="1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565A69">
            <w:r w:rsidRPr="007A545C">
              <w:rPr>
                <w:sz w:val="22"/>
                <w:szCs w:val="22"/>
              </w:rPr>
              <w:t>222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565A69"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565A69"/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565A69"/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 w:rsidP="00565A69"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565A69"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565A69">
            <w:r w:rsidRPr="007A545C">
              <w:rPr>
                <w:sz w:val="22"/>
                <w:szCs w:val="22"/>
              </w:rPr>
              <w:t>Х</w:t>
            </w:r>
          </w:p>
        </w:tc>
      </w:tr>
      <w:tr w:rsidR="00264B5B" w:rsidRPr="007A545C" w:rsidTr="00C938F1">
        <w:trPr>
          <w:gridBefore w:val="1"/>
          <w:trHeight w:val="630"/>
        </w:trPr>
        <w:tc>
          <w:tcPr>
            <w:tcW w:w="2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 w:rsidP="00565A69">
            <w:r w:rsidRPr="007A545C">
              <w:rPr>
                <w:sz w:val="22"/>
                <w:szCs w:val="22"/>
              </w:rPr>
              <w:t>Коммунальные услуги</w:t>
            </w:r>
          </w:p>
        </w:tc>
        <w:tc>
          <w:tcPr>
            <w:tcW w:w="1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565A69">
            <w:r w:rsidRPr="007A545C">
              <w:rPr>
                <w:sz w:val="22"/>
                <w:szCs w:val="22"/>
              </w:rPr>
              <w:t>223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565A69"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565A69">
            <w:r w:rsidRPr="007A545C">
              <w:rPr>
                <w:sz w:val="22"/>
                <w:szCs w:val="22"/>
              </w:rPr>
              <w:t>214574,74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565A69">
            <w:r w:rsidRPr="007A545C">
              <w:rPr>
                <w:sz w:val="22"/>
                <w:szCs w:val="22"/>
              </w:rPr>
              <w:t>214574,74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 w:rsidP="00565A69"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565A69"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565A69">
            <w:r w:rsidRPr="007A545C">
              <w:rPr>
                <w:sz w:val="22"/>
                <w:szCs w:val="22"/>
              </w:rPr>
              <w:t>Х</w:t>
            </w:r>
          </w:p>
        </w:tc>
      </w:tr>
      <w:tr w:rsidR="00264B5B" w:rsidRPr="007A545C" w:rsidTr="00C938F1">
        <w:trPr>
          <w:gridBefore w:val="1"/>
          <w:trHeight w:val="630"/>
        </w:trPr>
        <w:tc>
          <w:tcPr>
            <w:tcW w:w="2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 w:rsidP="00565A69">
            <w:r w:rsidRPr="007A545C">
              <w:rPr>
                <w:sz w:val="22"/>
                <w:szCs w:val="22"/>
              </w:rPr>
              <w:t>Арендная плата за пользование имуществом</w:t>
            </w:r>
          </w:p>
        </w:tc>
        <w:tc>
          <w:tcPr>
            <w:tcW w:w="1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565A69">
            <w:r w:rsidRPr="007A545C">
              <w:rPr>
                <w:sz w:val="22"/>
                <w:szCs w:val="22"/>
              </w:rPr>
              <w:t>224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565A69"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565A69"/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565A69"/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 w:rsidP="00565A69"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565A69"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565A69">
            <w:r w:rsidRPr="007A545C">
              <w:rPr>
                <w:sz w:val="22"/>
                <w:szCs w:val="22"/>
              </w:rPr>
              <w:t>Х</w:t>
            </w:r>
          </w:p>
        </w:tc>
      </w:tr>
      <w:tr w:rsidR="00264B5B" w:rsidRPr="007A545C" w:rsidTr="00C938F1">
        <w:trPr>
          <w:gridBefore w:val="1"/>
          <w:trHeight w:val="630"/>
        </w:trPr>
        <w:tc>
          <w:tcPr>
            <w:tcW w:w="2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 w:rsidP="00565A69">
            <w:r w:rsidRPr="007A545C">
              <w:rPr>
                <w:sz w:val="22"/>
                <w:szCs w:val="22"/>
              </w:rPr>
              <w:t>Работы, услуги по содержанию имущества</w:t>
            </w:r>
          </w:p>
        </w:tc>
        <w:tc>
          <w:tcPr>
            <w:tcW w:w="1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565A69">
            <w:r w:rsidRPr="007A545C">
              <w:rPr>
                <w:sz w:val="22"/>
                <w:szCs w:val="22"/>
              </w:rPr>
              <w:t>225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565A69"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565A69">
            <w:r w:rsidRPr="007A545C">
              <w:rPr>
                <w:sz w:val="22"/>
                <w:szCs w:val="22"/>
              </w:rPr>
              <w:t>22424,78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565A69">
            <w:r w:rsidRPr="007A545C">
              <w:rPr>
                <w:sz w:val="22"/>
                <w:szCs w:val="22"/>
              </w:rPr>
              <w:t>22424,78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 w:rsidP="00565A69"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565A69"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565A69">
            <w:r w:rsidRPr="007A545C">
              <w:rPr>
                <w:sz w:val="22"/>
                <w:szCs w:val="22"/>
              </w:rPr>
              <w:t>Х</w:t>
            </w:r>
          </w:p>
        </w:tc>
      </w:tr>
      <w:tr w:rsidR="00264B5B" w:rsidRPr="007A545C" w:rsidTr="00C938F1">
        <w:trPr>
          <w:gridBefore w:val="1"/>
          <w:trHeight w:val="630"/>
        </w:trPr>
        <w:tc>
          <w:tcPr>
            <w:tcW w:w="2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 w:rsidP="00565A69">
            <w:r w:rsidRPr="007A545C">
              <w:rPr>
                <w:sz w:val="22"/>
                <w:szCs w:val="22"/>
              </w:rPr>
              <w:t>Прочие работы, услуги</w:t>
            </w:r>
          </w:p>
        </w:tc>
        <w:tc>
          <w:tcPr>
            <w:tcW w:w="1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565A69">
            <w:r w:rsidRPr="007A545C">
              <w:rPr>
                <w:sz w:val="22"/>
                <w:szCs w:val="22"/>
              </w:rPr>
              <w:t>226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565A69"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565A69">
            <w:r w:rsidRPr="007A545C">
              <w:rPr>
                <w:sz w:val="22"/>
                <w:szCs w:val="22"/>
              </w:rPr>
              <w:t>8852,61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565A69">
            <w:r w:rsidRPr="007A545C">
              <w:rPr>
                <w:sz w:val="22"/>
                <w:szCs w:val="22"/>
              </w:rPr>
              <w:t>8852,61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 w:rsidP="00565A69"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565A69"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565A69">
            <w:r w:rsidRPr="007A545C">
              <w:rPr>
                <w:sz w:val="22"/>
                <w:szCs w:val="22"/>
              </w:rPr>
              <w:t>Х</w:t>
            </w:r>
          </w:p>
        </w:tc>
      </w:tr>
      <w:tr w:rsidR="00264B5B" w:rsidRPr="007A545C" w:rsidTr="00C938F1">
        <w:trPr>
          <w:gridBefore w:val="1"/>
          <w:trHeight w:val="630"/>
        </w:trPr>
        <w:tc>
          <w:tcPr>
            <w:tcW w:w="2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 w:rsidP="00565A69">
            <w:r w:rsidRPr="007A545C">
              <w:rPr>
                <w:sz w:val="22"/>
                <w:szCs w:val="22"/>
              </w:rPr>
              <w:t>Прочие расходы</w:t>
            </w:r>
          </w:p>
        </w:tc>
        <w:tc>
          <w:tcPr>
            <w:tcW w:w="1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565A69">
            <w:r w:rsidRPr="007A545C">
              <w:rPr>
                <w:sz w:val="22"/>
                <w:szCs w:val="22"/>
              </w:rPr>
              <w:t>290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565A69"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565A69"/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565A69"/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 w:rsidP="00565A69"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565A69"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565A69">
            <w:r w:rsidRPr="007A545C">
              <w:rPr>
                <w:sz w:val="22"/>
                <w:szCs w:val="22"/>
              </w:rPr>
              <w:t>Х</w:t>
            </w:r>
          </w:p>
        </w:tc>
      </w:tr>
      <w:tr w:rsidR="00264B5B" w:rsidRPr="007A545C" w:rsidTr="00C938F1">
        <w:trPr>
          <w:gridBefore w:val="1"/>
          <w:trHeight w:val="630"/>
        </w:trPr>
        <w:tc>
          <w:tcPr>
            <w:tcW w:w="2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 w:rsidP="00565A69">
            <w:r w:rsidRPr="007A545C">
              <w:rPr>
                <w:sz w:val="22"/>
                <w:szCs w:val="22"/>
              </w:rPr>
              <w:t>Увеличение стоимости основных средств</w:t>
            </w:r>
          </w:p>
        </w:tc>
        <w:tc>
          <w:tcPr>
            <w:tcW w:w="1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565A69">
            <w:r w:rsidRPr="007A545C">
              <w:rPr>
                <w:sz w:val="22"/>
                <w:szCs w:val="22"/>
              </w:rPr>
              <w:t>310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565A69"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565A69"/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565A69"/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 w:rsidP="00565A69"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565A69"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565A69">
            <w:r w:rsidRPr="007A545C">
              <w:rPr>
                <w:sz w:val="22"/>
                <w:szCs w:val="22"/>
              </w:rPr>
              <w:t>Х</w:t>
            </w:r>
          </w:p>
        </w:tc>
      </w:tr>
      <w:tr w:rsidR="00264B5B" w:rsidRPr="007A545C" w:rsidTr="00C938F1">
        <w:trPr>
          <w:gridBefore w:val="1"/>
          <w:trHeight w:val="630"/>
        </w:trPr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 w:rsidP="00565A69">
            <w:r w:rsidRPr="007A545C">
              <w:rPr>
                <w:sz w:val="22"/>
                <w:szCs w:val="22"/>
              </w:rPr>
              <w:t>Увеличение стоимости материальных запасов</w:t>
            </w:r>
          </w:p>
        </w:tc>
        <w:tc>
          <w:tcPr>
            <w:tcW w:w="1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565A69">
            <w:r w:rsidRPr="007A545C">
              <w:rPr>
                <w:sz w:val="22"/>
                <w:szCs w:val="22"/>
              </w:rPr>
              <w:t>340</w:t>
            </w:r>
          </w:p>
        </w:tc>
        <w:tc>
          <w:tcPr>
            <w:tcW w:w="9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565A69"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565A69"/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565A69"/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 w:rsidP="00565A69"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565A69"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565A69">
            <w:r w:rsidRPr="007A545C">
              <w:rPr>
                <w:sz w:val="22"/>
                <w:szCs w:val="22"/>
              </w:rPr>
              <w:t>Х</w:t>
            </w:r>
          </w:p>
        </w:tc>
      </w:tr>
      <w:tr w:rsidR="00264B5B" w:rsidRPr="007A545C" w:rsidTr="00C938F1">
        <w:trPr>
          <w:gridBefore w:val="1"/>
          <w:trHeight w:val="630"/>
        </w:trPr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 w:rsidP="00565A69">
            <w:r w:rsidRPr="007A545C">
              <w:rPr>
                <w:b/>
                <w:bCs/>
                <w:sz w:val="22"/>
                <w:szCs w:val="22"/>
              </w:rPr>
              <w:t>Выплаты по государственной услуге № 6:</w:t>
            </w:r>
            <w:r w:rsidRPr="007A545C">
              <w:rPr>
                <w:sz w:val="22"/>
                <w:szCs w:val="22"/>
              </w:rPr>
              <w:t xml:space="preserve"> </w:t>
            </w:r>
            <w:r w:rsidRPr="007A545C">
              <w:rPr>
                <w:b/>
                <w:bCs/>
                <w:sz w:val="22"/>
                <w:szCs w:val="22"/>
              </w:rPr>
              <w:t>Реализация образовательных программ среднего профессионального образования - программ подготовки специалистов среднего звена</w:t>
            </w:r>
          </w:p>
        </w:tc>
        <w:tc>
          <w:tcPr>
            <w:tcW w:w="1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565A69"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9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565A69"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565A69">
            <w:r w:rsidRPr="007A545C">
              <w:rPr>
                <w:sz w:val="22"/>
                <w:szCs w:val="22"/>
              </w:rPr>
              <w:t>3627319,09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565A69">
            <w:r w:rsidRPr="007A545C">
              <w:rPr>
                <w:sz w:val="22"/>
                <w:szCs w:val="22"/>
              </w:rPr>
              <w:t>3627319,09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 w:rsidP="00565A69"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565A69"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565A69">
            <w:r w:rsidRPr="007A545C">
              <w:rPr>
                <w:sz w:val="22"/>
                <w:szCs w:val="22"/>
              </w:rPr>
              <w:t>Х</w:t>
            </w:r>
          </w:p>
        </w:tc>
      </w:tr>
      <w:tr w:rsidR="00264B5B" w:rsidRPr="007A545C" w:rsidTr="00C938F1">
        <w:trPr>
          <w:gridBefore w:val="1"/>
          <w:trHeight w:val="630"/>
        </w:trPr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 w:rsidP="004154D3">
            <w:r w:rsidRPr="007A545C">
              <w:rPr>
                <w:sz w:val="22"/>
                <w:szCs w:val="22"/>
              </w:rPr>
              <w:t>в том числе:</w:t>
            </w:r>
          </w:p>
        </w:tc>
        <w:tc>
          <w:tcPr>
            <w:tcW w:w="1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4154D3"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9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4154D3"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4154D3"/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4154D3"/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 w:rsidP="004154D3"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4154D3"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4154D3">
            <w:r w:rsidRPr="007A545C">
              <w:rPr>
                <w:sz w:val="22"/>
                <w:szCs w:val="22"/>
              </w:rPr>
              <w:t>Х</w:t>
            </w:r>
          </w:p>
        </w:tc>
      </w:tr>
      <w:tr w:rsidR="00264B5B" w:rsidRPr="007A545C" w:rsidTr="00C938F1">
        <w:trPr>
          <w:gridBefore w:val="1"/>
          <w:trHeight w:val="630"/>
        </w:trPr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 w:rsidP="004154D3">
            <w:r w:rsidRPr="007A545C">
              <w:rPr>
                <w:sz w:val="22"/>
                <w:szCs w:val="22"/>
              </w:rPr>
              <w:t xml:space="preserve">Заработная плата </w:t>
            </w:r>
          </w:p>
        </w:tc>
        <w:tc>
          <w:tcPr>
            <w:tcW w:w="1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4154D3">
            <w:r w:rsidRPr="007A545C">
              <w:rPr>
                <w:sz w:val="22"/>
                <w:szCs w:val="22"/>
              </w:rPr>
              <w:t>211</w:t>
            </w:r>
          </w:p>
        </w:tc>
        <w:tc>
          <w:tcPr>
            <w:tcW w:w="9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4154D3"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4154D3">
            <w:r w:rsidRPr="007A545C">
              <w:rPr>
                <w:sz w:val="22"/>
                <w:szCs w:val="22"/>
              </w:rPr>
              <w:t>2528304,41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4154D3">
            <w:r w:rsidRPr="007A545C">
              <w:rPr>
                <w:sz w:val="22"/>
                <w:szCs w:val="22"/>
              </w:rPr>
              <w:t>2528304,41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 w:rsidP="004154D3"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4154D3"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4154D3">
            <w:r w:rsidRPr="007A545C">
              <w:rPr>
                <w:sz w:val="22"/>
                <w:szCs w:val="22"/>
              </w:rPr>
              <w:t>Х</w:t>
            </w:r>
          </w:p>
        </w:tc>
      </w:tr>
      <w:tr w:rsidR="00264B5B" w:rsidRPr="007A545C" w:rsidTr="00C938F1">
        <w:trPr>
          <w:gridBefore w:val="1"/>
          <w:trHeight w:val="630"/>
        </w:trPr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 w:rsidP="004154D3">
            <w:r w:rsidRPr="007A545C">
              <w:rPr>
                <w:sz w:val="22"/>
                <w:szCs w:val="22"/>
              </w:rPr>
              <w:t xml:space="preserve">Прочие выплаты </w:t>
            </w:r>
          </w:p>
        </w:tc>
        <w:tc>
          <w:tcPr>
            <w:tcW w:w="1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4154D3">
            <w:r w:rsidRPr="007A545C">
              <w:rPr>
                <w:sz w:val="22"/>
                <w:szCs w:val="22"/>
              </w:rPr>
              <w:t>212</w:t>
            </w:r>
          </w:p>
        </w:tc>
        <w:tc>
          <w:tcPr>
            <w:tcW w:w="9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4154D3"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4154D3"/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4154D3"/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 w:rsidP="004154D3"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4154D3"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4154D3">
            <w:r w:rsidRPr="007A545C">
              <w:rPr>
                <w:sz w:val="22"/>
                <w:szCs w:val="22"/>
              </w:rPr>
              <w:t>Х</w:t>
            </w:r>
          </w:p>
        </w:tc>
      </w:tr>
      <w:tr w:rsidR="00264B5B" w:rsidRPr="007A545C" w:rsidTr="00C938F1">
        <w:trPr>
          <w:gridBefore w:val="1"/>
          <w:trHeight w:val="630"/>
        </w:trPr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 w:rsidP="004154D3">
            <w:r w:rsidRPr="007A545C">
              <w:rPr>
                <w:sz w:val="22"/>
                <w:szCs w:val="22"/>
              </w:rPr>
              <w:t xml:space="preserve">Начисления на выплаты по оплате труда </w:t>
            </w:r>
          </w:p>
        </w:tc>
        <w:tc>
          <w:tcPr>
            <w:tcW w:w="1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4154D3">
            <w:r w:rsidRPr="007A545C">
              <w:rPr>
                <w:sz w:val="22"/>
                <w:szCs w:val="22"/>
              </w:rPr>
              <w:t>213</w:t>
            </w:r>
          </w:p>
        </w:tc>
        <w:tc>
          <w:tcPr>
            <w:tcW w:w="9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4154D3"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4154D3">
            <w:r w:rsidRPr="007A545C">
              <w:rPr>
                <w:sz w:val="22"/>
                <w:szCs w:val="22"/>
              </w:rPr>
              <w:t>699134,78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E86395">
            <w:r w:rsidRPr="007A545C">
              <w:rPr>
                <w:sz w:val="22"/>
                <w:szCs w:val="22"/>
              </w:rPr>
              <w:t>699134,78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 w:rsidP="004154D3"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4154D3"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4154D3">
            <w:r w:rsidRPr="007A545C">
              <w:rPr>
                <w:sz w:val="22"/>
                <w:szCs w:val="22"/>
              </w:rPr>
              <w:t>Х</w:t>
            </w:r>
          </w:p>
        </w:tc>
      </w:tr>
      <w:tr w:rsidR="00264B5B" w:rsidRPr="007A545C" w:rsidTr="00C938F1">
        <w:trPr>
          <w:gridBefore w:val="1"/>
          <w:trHeight w:val="630"/>
        </w:trPr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 w:rsidP="004154D3">
            <w:r w:rsidRPr="007A545C">
              <w:rPr>
                <w:sz w:val="22"/>
                <w:szCs w:val="22"/>
              </w:rPr>
              <w:t>Услуги связи</w:t>
            </w:r>
          </w:p>
        </w:tc>
        <w:tc>
          <w:tcPr>
            <w:tcW w:w="1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4154D3">
            <w:r w:rsidRPr="007A545C">
              <w:rPr>
                <w:sz w:val="22"/>
                <w:szCs w:val="22"/>
              </w:rPr>
              <w:t>221</w:t>
            </w:r>
          </w:p>
        </w:tc>
        <w:tc>
          <w:tcPr>
            <w:tcW w:w="9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4154D3"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4154D3"/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4154D3"/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 w:rsidP="004154D3"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4154D3"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4154D3">
            <w:r w:rsidRPr="007A545C">
              <w:rPr>
                <w:sz w:val="22"/>
                <w:szCs w:val="22"/>
              </w:rPr>
              <w:t>Х</w:t>
            </w:r>
          </w:p>
        </w:tc>
      </w:tr>
      <w:tr w:rsidR="00264B5B" w:rsidRPr="007A545C" w:rsidTr="00C938F1">
        <w:trPr>
          <w:gridBefore w:val="1"/>
          <w:trHeight w:val="630"/>
        </w:trPr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 w:rsidP="004154D3">
            <w:r w:rsidRPr="007A545C">
              <w:rPr>
                <w:sz w:val="22"/>
                <w:szCs w:val="22"/>
              </w:rPr>
              <w:t>Транспортные услуги</w:t>
            </w:r>
          </w:p>
        </w:tc>
        <w:tc>
          <w:tcPr>
            <w:tcW w:w="1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4154D3">
            <w:r w:rsidRPr="007A545C">
              <w:rPr>
                <w:sz w:val="22"/>
                <w:szCs w:val="22"/>
              </w:rPr>
              <w:t>222</w:t>
            </w:r>
          </w:p>
        </w:tc>
        <w:tc>
          <w:tcPr>
            <w:tcW w:w="9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4154D3"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4154D3"/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4154D3"/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 w:rsidP="004154D3"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4154D3"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4154D3">
            <w:r w:rsidRPr="007A545C">
              <w:rPr>
                <w:sz w:val="22"/>
                <w:szCs w:val="22"/>
              </w:rPr>
              <w:t>Х</w:t>
            </w:r>
          </w:p>
        </w:tc>
      </w:tr>
      <w:tr w:rsidR="00264B5B" w:rsidRPr="007A545C" w:rsidTr="00C938F1">
        <w:trPr>
          <w:gridBefore w:val="1"/>
          <w:trHeight w:val="630"/>
        </w:trPr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 w:rsidP="004154D3">
            <w:r w:rsidRPr="007A545C">
              <w:rPr>
                <w:sz w:val="22"/>
                <w:szCs w:val="22"/>
              </w:rPr>
              <w:t>Коммунальные услуги</w:t>
            </w:r>
          </w:p>
        </w:tc>
        <w:tc>
          <w:tcPr>
            <w:tcW w:w="1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4154D3">
            <w:r w:rsidRPr="007A545C">
              <w:rPr>
                <w:sz w:val="22"/>
                <w:szCs w:val="22"/>
              </w:rPr>
              <w:t>223</w:t>
            </w:r>
          </w:p>
        </w:tc>
        <w:tc>
          <w:tcPr>
            <w:tcW w:w="9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4154D3"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4154D3">
            <w:r w:rsidRPr="007A545C">
              <w:rPr>
                <w:sz w:val="22"/>
                <w:szCs w:val="22"/>
              </w:rPr>
              <w:t>349006,96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4154D3">
            <w:r w:rsidRPr="007A545C">
              <w:rPr>
                <w:sz w:val="22"/>
                <w:szCs w:val="22"/>
              </w:rPr>
              <w:t>349006,96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 w:rsidP="004154D3"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4154D3"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4154D3">
            <w:r w:rsidRPr="007A545C">
              <w:rPr>
                <w:sz w:val="22"/>
                <w:szCs w:val="22"/>
              </w:rPr>
              <w:t>Х</w:t>
            </w:r>
          </w:p>
        </w:tc>
      </w:tr>
      <w:tr w:rsidR="00264B5B" w:rsidRPr="007A545C" w:rsidTr="00C938F1">
        <w:trPr>
          <w:gridBefore w:val="1"/>
          <w:trHeight w:val="630"/>
        </w:trPr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 w:rsidP="004154D3">
            <w:r w:rsidRPr="007A545C">
              <w:rPr>
                <w:sz w:val="22"/>
                <w:szCs w:val="22"/>
              </w:rPr>
              <w:t>Арендная плата за пользование имуществом</w:t>
            </w:r>
          </w:p>
        </w:tc>
        <w:tc>
          <w:tcPr>
            <w:tcW w:w="1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4154D3">
            <w:r w:rsidRPr="007A545C">
              <w:rPr>
                <w:sz w:val="22"/>
                <w:szCs w:val="22"/>
              </w:rPr>
              <w:t>224</w:t>
            </w:r>
          </w:p>
        </w:tc>
        <w:tc>
          <w:tcPr>
            <w:tcW w:w="9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4154D3"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4154D3"/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4154D3"/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 w:rsidP="004154D3"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4154D3"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4154D3">
            <w:r w:rsidRPr="007A545C">
              <w:rPr>
                <w:sz w:val="22"/>
                <w:szCs w:val="22"/>
              </w:rPr>
              <w:t>Х</w:t>
            </w:r>
          </w:p>
        </w:tc>
      </w:tr>
      <w:tr w:rsidR="00264B5B" w:rsidRPr="007A545C" w:rsidTr="00C938F1">
        <w:trPr>
          <w:gridBefore w:val="1"/>
          <w:trHeight w:val="630"/>
        </w:trPr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 w:rsidP="004154D3">
            <w:r w:rsidRPr="007A545C">
              <w:rPr>
                <w:sz w:val="22"/>
                <w:szCs w:val="22"/>
              </w:rPr>
              <w:t>Работы, услуги по содержанию имущества</w:t>
            </w:r>
          </w:p>
        </w:tc>
        <w:tc>
          <w:tcPr>
            <w:tcW w:w="1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4154D3">
            <w:r w:rsidRPr="007A545C">
              <w:rPr>
                <w:sz w:val="22"/>
                <w:szCs w:val="22"/>
              </w:rPr>
              <w:t>225</w:t>
            </w:r>
          </w:p>
        </w:tc>
        <w:tc>
          <w:tcPr>
            <w:tcW w:w="9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4154D3"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4154D3">
            <w:r w:rsidRPr="007A545C">
              <w:rPr>
                <w:sz w:val="22"/>
                <w:szCs w:val="22"/>
              </w:rPr>
              <w:t>36474,12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4154D3">
            <w:r w:rsidRPr="007A545C">
              <w:rPr>
                <w:sz w:val="22"/>
                <w:szCs w:val="22"/>
              </w:rPr>
              <w:t>36474,12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 w:rsidP="004154D3"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4154D3"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4154D3">
            <w:r w:rsidRPr="007A545C">
              <w:rPr>
                <w:sz w:val="22"/>
                <w:szCs w:val="22"/>
              </w:rPr>
              <w:t>Х</w:t>
            </w:r>
          </w:p>
        </w:tc>
      </w:tr>
      <w:tr w:rsidR="00264B5B" w:rsidRPr="007A545C" w:rsidTr="00C938F1">
        <w:trPr>
          <w:gridBefore w:val="1"/>
          <w:trHeight w:val="630"/>
        </w:trPr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 w:rsidP="004154D3">
            <w:r w:rsidRPr="007A545C">
              <w:rPr>
                <w:sz w:val="22"/>
                <w:szCs w:val="22"/>
              </w:rPr>
              <w:t>Прочие работы, услуги</w:t>
            </w:r>
          </w:p>
        </w:tc>
        <w:tc>
          <w:tcPr>
            <w:tcW w:w="1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4154D3">
            <w:r w:rsidRPr="007A545C">
              <w:rPr>
                <w:sz w:val="22"/>
                <w:szCs w:val="22"/>
              </w:rPr>
              <w:t>226</w:t>
            </w:r>
          </w:p>
        </w:tc>
        <w:tc>
          <w:tcPr>
            <w:tcW w:w="9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4154D3"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4154D3">
            <w:r w:rsidRPr="007A545C">
              <w:rPr>
                <w:sz w:val="22"/>
                <w:szCs w:val="22"/>
              </w:rPr>
              <w:t>14398,82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4154D3">
            <w:r w:rsidRPr="007A545C">
              <w:rPr>
                <w:sz w:val="22"/>
                <w:szCs w:val="22"/>
              </w:rPr>
              <w:t>14398,82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 w:rsidP="004154D3"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4154D3"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4154D3">
            <w:r w:rsidRPr="007A545C">
              <w:rPr>
                <w:sz w:val="22"/>
                <w:szCs w:val="22"/>
              </w:rPr>
              <w:t>Х</w:t>
            </w:r>
          </w:p>
        </w:tc>
      </w:tr>
      <w:tr w:rsidR="00264B5B" w:rsidRPr="007A545C" w:rsidTr="00C938F1">
        <w:trPr>
          <w:gridBefore w:val="1"/>
          <w:trHeight w:val="630"/>
        </w:trPr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 w:rsidP="004154D3">
            <w:r w:rsidRPr="007A545C">
              <w:rPr>
                <w:sz w:val="22"/>
                <w:szCs w:val="22"/>
              </w:rPr>
              <w:t>Прочие расходы</w:t>
            </w:r>
          </w:p>
        </w:tc>
        <w:tc>
          <w:tcPr>
            <w:tcW w:w="1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4154D3">
            <w:r w:rsidRPr="007A545C">
              <w:rPr>
                <w:sz w:val="22"/>
                <w:szCs w:val="22"/>
              </w:rPr>
              <w:t>290</w:t>
            </w:r>
          </w:p>
        </w:tc>
        <w:tc>
          <w:tcPr>
            <w:tcW w:w="9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4154D3"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4154D3"/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4154D3"/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 w:rsidP="004154D3"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4154D3"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4154D3">
            <w:r w:rsidRPr="007A545C">
              <w:rPr>
                <w:sz w:val="22"/>
                <w:szCs w:val="22"/>
              </w:rPr>
              <w:t>Х</w:t>
            </w:r>
          </w:p>
        </w:tc>
      </w:tr>
      <w:tr w:rsidR="00264B5B" w:rsidRPr="007A545C" w:rsidTr="00C938F1">
        <w:trPr>
          <w:gridBefore w:val="1"/>
          <w:trHeight w:val="630"/>
        </w:trPr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 w:rsidP="004154D3">
            <w:r w:rsidRPr="007A545C">
              <w:rPr>
                <w:sz w:val="22"/>
                <w:szCs w:val="22"/>
              </w:rPr>
              <w:t>Увеличение стоимости основных средств</w:t>
            </w:r>
          </w:p>
        </w:tc>
        <w:tc>
          <w:tcPr>
            <w:tcW w:w="1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4154D3">
            <w:r w:rsidRPr="007A545C">
              <w:rPr>
                <w:sz w:val="22"/>
                <w:szCs w:val="22"/>
              </w:rPr>
              <w:t>310</w:t>
            </w:r>
          </w:p>
        </w:tc>
        <w:tc>
          <w:tcPr>
            <w:tcW w:w="9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4154D3"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4154D3"/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4154D3"/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 w:rsidP="004154D3"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4154D3"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4154D3">
            <w:r w:rsidRPr="007A545C">
              <w:rPr>
                <w:sz w:val="22"/>
                <w:szCs w:val="22"/>
              </w:rPr>
              <w:t>Х</w:t>
            </w:r>
          </w:p>
        </w:tc>
      </w:tr>
      <w:tr w:rsidR="00264B5B" w:rsidRPr="007A545C" w:rsidTr="00C938F1">
        <w:trPr>
          <w:gridBefore w:val="1"/>
          <w:trHeight w:val="630"/>
        </w:trPr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 w:rsidP="004154D3">
            <w:r w:rsidRPr="007A545C">
              <w:rPr>
                <w:sz w:val="22"/>
                <w:szCs w:val="22"/>
              </w:rPr>
              <w:t>Увеличение стоимости материальных запасов</w:t>
            </w:r>
          </w:p>
        </w:tc>
        <w:tc>
          <w:tcPr>
            <w:tcW w:w="1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4154D3">
            <w:r w:rsidRPr="007A545C">
              <w:rPr>
                <w:sz w:val="22"/>
                <w:szCs w:val="22"/>
              </w:rPr>
              <w:t>340</w:t>
            </w:r>
          </w:p>
        </w:tc>
        <w:tc>
          <w:tcPr>
            <w:tcW w:w="9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4154D3"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4154D3"/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4154D3"/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 w:rsidP="004154D3"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4154D3"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4154D3">
            <w:r w:rsidRPr="007A545C">
              <w:rPr>
                <w:sz w:val="22"/>
                <w:szCs w:val="22"/>
              </w:rPr>
              <w:t>Х</w:t>
            </w:r>
          </w:p>
        </w:tc>
      </w:tr>
      <w:tr w:rsidR="00264B5B" w:rsidRPr="007A545C" w:rsidTr="00C938F1">
        <w:trPr>
          <w:gridBefore w:val="1"/>
          <w:trHeight w:val="630"/>
        </w:trPr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 w:rsidP="004154D3">
            <w:r w:rsidRPr="007A545C">
              <w:rPr>
                <w:b/>
                <w:bCs/>
                <w:sz w:val="22"/>
                <w:szCs w:val="22"/>
              </w:rPr>
              <w:t>Выплаты по государственной услуге № 7:</w:t>
            </w:r>
            <w:r w:rsidRPr="007A545C">
              <w:rPr>
                <w:sz w:val="22"/>
                <w:szCs w:val="22"/>
              </w:rPr>
              <w:t xml:space="preserve"> </w:t>
            </w:r>
            <w:r w:rsidRPr="007A545C">
              <w:rPr>
                <w:b/>
                <w:bCs/>
                <w:sz w:val="22"/>
                <w:szCs w:val="22"/>
              </w:rPr>
              <w:t>Реализация дополнительных общеразвивающих программ</w:t>
            </w:r>
          </w:p>
        </w:tc>
        <w:tc>
          <w:tcPr>
            <w:tcW w:w="1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4154D3"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9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4154D3"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4154D3">
            <w:r w:rsidRPr="007A545C">
              <w:rPr>
                <w:sz w:val="22"/>
                <w:szCs w:val="22"/>
              </w:rPr>
              <w:t>349297,37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4154D3">
            <w:r w:rsidRPr="007A545C">
              <w:rPr>
                <w:sz w:val="22"/>
                <w:szCs w:val="22"/>
              </w:rPr>
              <w:t>349297,37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 w:rsidP="004154D3"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4154D3"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4154D3">
            <w:r w:rsidRPr="007A545C">
              <w:rPr>
                <w:sz w:val="22"/>
                <w:szCs w:val="22"/>
              </w:rPr>
              <w:t>Х</w:t>
            </w:r>
          </w:p>
        </w:tc>
      </w:tr>
      <w:tr w:rsidR="00264B5B" w:rsidRPr="007A545C" w:rsidTr="00C938F1">
        <w:trPr>
          <w:gridBefore w:val="1"/>
          <w:trHeight w:val="630"/>
        </w:trPr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 w:rsidP="004154D3">
            <w:r w:rsidRPr="007A545C">
              <w:rPr>
                <w:sz w:val="22"/>
                <w:szCs w:val="22"/>
              </w:rPr>
              <w:t>в том числе:</w:t>
            </w:r>
          </w:p>
        </w:tc>
        <w:tc>
          <w:tcPr>
            <w:tcW w:w="1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4154D3"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9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4154D3"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4154D3"/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4154D3"/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 w:rsidP="004154D3"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4154D3"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4154D3">
            <w:r w:rsidRPr="007A545C">
              <w:rPr>
                <w:sz w:val="22"/>
                <w:szCs w:val="22"/>
              </w:rPr>
              <w:t>Х</w:t>
            </w:r>
          </w:p>
        </w:tc>
      </w:tr>
      <w:tr w:rsidR="00264B5B" w:rsidRPr="007A545C" w:rsidTr="00C938F1">
        <w:trPr>
          <w:gridBefore w:val="1"/>
          <w:trHeight w:val="630"/>
        </w:trPr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 w:rsidP="004154D3">
            <w:r w:rsidRPr="007A545C">
              <w:rPr>
                <w:sz w:val="22"/>
                <w:szCs w:val="22"/>
              </w:rPr>
              <w:t xml:space="preserve">Заработная плата </w:t>
            </w:r>
          </w:p>
        </w:tc>
        <w:tc>
          <w:tcPr>
            <w:tcW w:w="1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4154D3">
            <w:r w:rsidRPr="007A545C">
              <w:rPr>
                <w:sz w:val="22"/>
                <w:szCs w:val="22"/>
              </w:rPr>
              <w:t>211</w:t>
            </w:r>
          </w:p>
        </w:tc>
        <w:tc>
          <w:tcPr>
            <w:tcW w:w="9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4154D3"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4154D3">
            <w:r w:rsidRPr="007A545C">
              <w:rPr>
                <w:sz w:val="22"/>
                <w:szCs w:val="22"/>
              </w:rPr>
              <w:t>243466,35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4154D3">
            <w:r w:rsidRPr="007A545C">
              <w:rPr>
                <w:sz w:val="22"/>
                <w:szCs w:val="22"/>
              </w:rPr>
              <w:t>243466,35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 w:rsidP="004154D3"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4154D3"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4154D3">
            <w:r w:rsidRPr="007A545C">
              <w:rPr>
                <w:sz w:val="22"/>
                <w:szCs w:val="22"/>
              </w:rPr>
              <w:t>Х</w:t>
            </w:r>
          </w:p>
        </w:tc>
      </w:tr>
      <w:tr w:rsidR="00264B5B" w:rsidRPr="007A545C" w:rsidTr="00C938F1">
        <w:trPr>
          <w:gridBefore w:val="1"/>
          <w:trHeight w:val="630"/>
        </w:trPr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 w:rsidP="004154D3">
            <w:r w:rsidRPr="007A545C">
              <w:rPr>
                <w:sz w:val="22"/>
                <w:szCs w:val="22"/>
              </w:rPr>
              <w:t xml:space="preserve">Прочие выплаты </w:t>
            </w:r>
          </w:p>
        </w:tc>
        <w:tc>
          <w:tcPr>
            <w:tcW w:w="1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4154D3">
            <w:r w:rsidRPr="007A545C">
              <w:rPr>
                <w:sz w:val="22"/>
                <w:szCs w:val="22"/>
              </w:rPr>
              <w:t>212</w:t>
            </w:r>
          </w:p>
        </w:tc>
        <w:tc>
          <w:tcPr>
            <w:tcW w:w="9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4154D3"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4154D3"/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4154D3"/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 w:rsidP="004154D3"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4154D3"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4154D3">
            <w:r w:rsidRPr="007A545C">
              <w:rPr>
                <w:sz w:val="22"/>
                <w:szCs w:val="22"/>
              </w:rPr>
              <w:t>Х</w:t>
            </w:r>
          </w:p>
        </w:tc>
      </w:tr>
      <w:tr w:rsidR="00264B5B" w:rsidRPr="007A545C" w:rsidTr="00C938F1">
        <w:trPr>
          <w:gridBefore w:val="1"/>
          <w:trHeight w:val="630"/>
        </w:trPr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 w:rsidP="004154D3">
            <w:r w:rsidRPr="007A545C">
              <w:rPr>
                <w:sz w:val="22"/>
                <w:szCs w:val="22"/>
              </w:rPr>
              <w:t xml:space="preserve">Начисления на выплаты по оплате труда </w:t>
            </w:r>
          </w:p>
        </w:tc>
        <w:tc>
          <w:tcPr>
            <w:tcW w:w="1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4154D3">
            <w:r w:rsidRPr="007A545C">
              <w:rPr>
                <w:sz w:val="22"/>
                <w:szCs w:val="22"/>
              </w:rPr>
              <w:t>213</w:t>
            </w:r>
          </w:p>
        </w:tc>
        <w:tc>
          <w:tcPr>
            <w:tcW w:w="9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4154D3"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4154D3">
            <w:r w:rsidRPr="007A545C">
              <w:rPr>
                <w:sz w:val="22"/>
                <w:szCs w:val="22"/>
              </w:rPr>
              <w:t>67324,09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4154D3">
            <w:r w:rsidRPr="007A545C">
              <w:rPr>
                <w:sz w:val="22"/>
                <w:szCs w:val="22"/>
              </w:rPr>
              <w:t>67324,09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 w:rsidP="004154D3"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4154D3"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4154D3">
            <w:r w:rsidRPr="007A545C">
              <w:rPr>
                <w:sz w:val="22"/>
                <w:szCs w:val="22"/>
              </w:rPr>
              <w:t>Х</w:t>
            </w:r>
          </w:p>
        </w:tc>
      </w:tr>
      <w:tr w:rsidR="00264B5B" w:rsidRPr="007A545C" w:rsidTr="00C938F1">
        <w:trPr>
          <w:gridBefore w:val="1"/>
          <w:trHeight w:val="630"/>
        </w:trPr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 w:rsidP="004154D3">
            <w:r w:rsidRPr="007A545C">
              <w:rPr>
                <w:sz w:val="22"/>
                <w:szCs w:val="22"/>
              </w:rPr>
              <w:t>Услуги связи</w:t>
            </w:r>
          </w:p>
        </w:tc>
        <w:tc>
          <w:tcPr>
            <w:tcW w:w="1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4154D3">
            <w:r w:rsidRPr="007A545C">
              <w:rPr>
                <w:sz w:val="22"/>
                <w:szCs w:val="22"/>
              </w:rPr>
              <w:t>221</w:t>
            </w:r>
          </w:p>
        </w:tc>
        <w:tc>
          <w:tcPr>
            <w:tcW w:w="9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4154D3"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4154D3"/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4154D3"/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 w:rsidP="004154D3"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4154D3"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4154D3">
            <w:r w:rsidRPr="007A545C">
              <w:rPr>
                <w:sz w:val="22"/>
                <w:szCs w:val="22"/>
              </w:rPr>
              <w:t>Х</w:t>
            </w:r>
          </w:p>
        </w:tc>
      </w:tr>
      <w:tr w:rsidR="00264B5B" w:rsidRPr="007A545C" w:rsidTr="00C938F1">
        <w:trPr>
          <w:gridBefore w:val="1"/>
          <w:trHeight w:val="630"/>
        </w:trPr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 w:rsidP="004154D3">
            <w:r w:rsidRPr="007A545C">
              <w:rPr>
                <w:sz w:val="22"/>
                <w:szCs w:val="22"/>
              </w:rPr>
              <w:t>Транспортные услуги</w:t>
            </w:r>
          </w:p>
        </w:tc>
        <w:tc>
          <w:tcPr>
            <w:tcW w:w="1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4154D3">
            <w:r w:rsidRPr="007A545C">
              <w:rPr>
                <w:sz w:val="22"/>
                <w:szCs w:val="22"/>
              </w:rPr>
              <w:t>222</w:t>
            </w:r>
          </w:p>
        </w:tc>
        <w:tc>
          <w:tcPr>
            <w:tcW w:w="9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4154D3"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4154D3"/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4154D3"/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 w:rsidP="004154D3"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4154D3"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4154D3">
            <w:r w:rsidRPr="007A545C">
              <w:rPr>
                <w:sz w:val="22"/>
                <w:szCs w:val="22"/>
              </w:rPr>
              <w:t>Х</w:t>
            </w:r>
          </w:p>
        </w:tc>
      </w:tr>
      <w:tr w:rsidR="00264B5B" w:rsidRPr="007A545C" w:rsidTr="00C938F1">
        <w:trPr>
          <w:gridBefore w:val="1"/>
          <w:trHeight w:val="630"/>
        </w:trPr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 w:rsidP="004154D3">
            <w:r w:rsidRPr="007A545C">
              <w:rPr>
                <w:sz w:val="22"/>
                <w:szCs w:val="22"/>
              </w:rPr>
              <w:t>Коммунальные услуги</w:t>
            </w:r>
          </w:p>
        </w:tc>
        <w:tc>
          <w:tcPr>
            <w:tcW w:w="1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4154D3">
            <w:r w:rsidRPr="007A545C">
              <w:rPr>
                <w:sz w:val="22"/>
                <w:szCs w:val="22"/>
              </w:rPr>
              <w:t>223</w:t>
            </w:r>
          </w:p>
        </w:tc>
        <w:tc>
          <w:tcPr>
            <w:tcW w:w="9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4154D3"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4154D3">
            <w:r w:rsidRPr="007A545C">
              <w:rPr>
                <w:sz w:val="22"/>
                <w:szCs w:val="22"/>
              </w:rPr>
              <w:t>33608,07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4154D3">
            <w:r w:rsidRPr="007A545C">
              <w:rPr>
                <w:sz w:val="22"/>
                <w:szCs w:val="22"/>
              </w:rPr>
              <w:t>33608,07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 w:rsidP="004154D3"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4154D3"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4154D3">
            <w:r w:rsidRPr="007A545C">
              <w:rPr>
                <w:sz w:val="22"/>
                <w:szCs w:val="22"/>
              </w:rPr>
              <w:t>Х</w:t>
            </w:r>
          </w:p>
        </w:tc>
      </w:tr>
      <w:tr w:rsidR="00264B5B" w:rsidRPr="007A545C" w:rsidTr="00C938F1">
        <w:trPr>
          <w:gridBefore w:val="1"/>
          <w:trHeight w:val="630"/>
        </w:trPr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 w:rsidP="004154D3">
            <w:r w:rsidRPr="007A545C">
              <w:rPr>
                <w:sz w:val="22"/>
                <w:szCs w:val="22"/>
              </w:rPr>
              <w:t>Арендная плата за пользование имуществом</w:t>
            </w:r>
          </w:p>
        </w:tc>
        <w:tc>
          <w:tcPr>
            <w:tcW w:w="1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4154D3">
            <w:r w:rsidRPr="007A545C">
              <w:rPr>
                <w:sz w:val="22"/>
                <w:szCs w:val="22"/>
              </w:rPr>
              <w:t>224</w:t>
            </w:r>
          </w:p>
        </w:tc>
        <w:tc>
          <w:tcPr>
            <w:tcW w:w="9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4154D3"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4154D3"/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4154D3"/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 w:rsidP="004154D3"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4154D3"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4154D3">
            <w:r w:rsidRPr="007A545C">
              <w:rPr>
                <w:sz w:val="22"/>
                <w:szCs w:val="22"/>
              </w:rPr>
              <w:t>Х</w:t>
            </w:r>
          </w:p>
        </w:tc>
      </w:tr>
      <w:tr w:rsidR="00264B5B" w:rsidRPr="007A545C" w:rsidTr="00C938F1">
        <w:trPr>
          <w:gridBefore w:val="1"/>
          <w:trHeight w:val="630"/>
        </w:trPr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 w:rsidP="004154D3">
            <w:r w:rsidRPr="007A545C">
              <w:rPr>
                <w:sz w:val="22"/>
                <w:szCs w:val="22"/>
              </w:rPr>
              <w:t>Работы, услуги по содержанию имущества</w:t>
            </w:r>
          </w:p>
        </w:tc>
        <w:tc>
          <w:tcPr>
            <w:tcW w:w="1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4154D3">
            <w:r w:rsidRPr="007A545C">
              <w:rPr>
                <w:sz w:val="22"/>
                <w:szCs w:val="22"/>
              </w:rPr>
              <w:t>225</w:t>
            </w:r>
          </w:p>
        </w:tc>
        <w:tc>
          <w:tcPr>
            <w:tcW w:w="9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4154D3"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4154D3">
            <w:r w:rsidRPr="007A545C">
              <w:rPr>
                <w:sz w:val="22"/>
                <w:szCs w:val="22"/>
              </w:rPr>
              <w:t>3512,31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4154D3">
            <w:r w:rsidRPr="007A545C">
              <w:rPr>
                <w:sz w:val="22"/>
                <w:szCs w:val="22"/>
              </w:rPr>
              <w:t>3512,31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 w:rsidP="004154D3"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4154D3"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4154D3">
            <w:r w:rsidRPr="007A545C">
              <w:rPr>
                <w:sz w:val="22"/>
                <w:szCs w:val="22"/>
              </w:rPr>
              <w:t>Х</w:t>
            </w:r>
          </w:p>
        </w:tc>
      </w:tr>
      <w:tr w:rsidR="00264B5B" w:rsidRPr="007A545C" w:rsidTr="00C938F1">
        <w:trPr>
          <w:gridBefore w:val="1"/>
          <w:trHeight w:val="630"/>
        </w:trPr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 w:rsidP="004154D3">
            <w:r w:rsidRPr="007A545C">
              <w:rPr>
                <w:sz w:val="22"/>
                <w:szCs w:val="22"/>
              </w:rPr>
              <w:t>Прочие работы, услуги</w:t>
            </w:r>
          </w:p>
        </w:tc>
        <w:tc>
          <w:tcPr>
            <w:tcW w:w="1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4154D3">
            <w:r w:rsidRPr="007A545C">
              <w:rPr>
                <w:sz w:val="22"/>
                <w:szCs w:val="22"/>
              </w:rPr>
              <w:t>226</w:t>
            </w:r>
          </w:p>
        </w:tc>
        <w:tc>
          <w:tcPr>
            <w:tcW w:w="9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4154D3"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4154D3">
            <w:r w:rsidRPr="007A545C">
              <w:rPr>
                <w:sz w:val="22"/>
                <w:szCs w:val="22"/>
              </w:rPr>
              <w:t>1386,55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4154D3">
            <w:r w:rsidRPr="007A545C">
              <w:rPr>
                <w:sz w:val="22"/>
                <w:szCs w:val="22"/>
              </w:rPr>
              <w:t>1386,55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 w:rsidP="004154D3"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4154D3"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4154D3">
            <w:r w:rsidRPr="007A545C">
              <w:rPr>
                <w:sz w:val="22"/>
                <w:szCs w:val="22"/>
              </w:rPr>
              <w:t>Х</w:t>
            </w:r>
          </w:p>
        </w:tc>
      </w:tr>
      <w:tr w:rsidR="00264B5B" w:rsidRPr="007A545C" w:rsidTr="00C938F1">
        <w:trPr>
          <w:gridBefore w:val="1"/>
          <w:trHeight w:val="630"/>
        </w:trPr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 w:rsidP="004154D3">
            <w:r w:rsidRPr="007A545C">
              <w:rPr>
                <w:sz w:val="22"/>
                <w:szCs w:val="22"/>
              </w:rPr>
              <w:t>Прочие расходы</w:t>
            </w:r>
          </w:p>
        </w:tc>
        <w:tc>
          <w:tcPr>
            <w:tcW w:w="1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4154D3">
            <w:r w:rsidRPr="007A545C">
              <w:rPr>
                <w:sz w:val="22"/>
                <w:szCs w:val="22"/>
              </w:rPr>
              <w:t>290</w:t>
            </w:r>
          </w:p>
        </w:tc>
        <w:tc>
          <w:tcPr>
            <w:tcW w:w="9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4154D3"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4154D3"/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4154D3"/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 w:rsidP="004154D3"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4154D3"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4154D3">
            <w:r w:rsidRPr="007A545C">
              <w:rPr>
                <w:sz w:val="22"/>
                <w:szCs w:val="22"/>
              </w:rPr>
              <w:t>Х</w:t>
            </w:r>
          </w:p>
        </w:tc>
      </w:tr>
      <w:tr w:rsidR="00264B5B" w:rsidRPr="007A545C" w:rsidTr="00C938F1">
        <w:trPr>
          <w:gridBefore w:val="1"/>
          <w:trHeight w:val="630"/>
        </w:trPr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 w:rsidP="004154D3">
            <w:r w:rsidRPr="007A545C">
              <w:rPr>
                <w:sz w:val="22"/>
                <w:szCs w:val="22"/>
              </w:rPr>
              <w:t>Увеличение стоимости основных средств</w:t>
            </w:r>
          </w:p>
        </w:tc>
        <w:tc>
          <w:tcPr>
            <w:tcW w:w="1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4154D3">
            <w:r w:rsidRPr="007A545C">
              <w:rPr>
                <w:sz w:val="22"/>
                <w:szCs w:val="22"/>
              </w:rPr>
              <w:t>310</w:t>
            </w:r>
          </w:p>
        </w:tc>
        <w:tc>
          <w:tcPr>
            <w:tcW w:w="9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4154D3"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4154D3"/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4154D3"/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 w:rsidP="004154D3"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4154D3"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4154D3">
            <w:r w:rsidRPr="007A545C">
              <w:rPr>
                <w:sz w:val="22"/>
                <w:szCs w:val="22"/>
              </w:rPr>
              <w:t>Х</w:t>
            </w:r>
          </w:p>
        </w:tc>
      </w:tr>
      <w:tr w:rsidR="00264B5B" w:rsidRPr="007A545C" w:rsidTr="00C938F1">
        <w:trPr>
          <w:gridBefore w:val="1"/>
          <w:trHeight w:val="630"/>
        </w:trPr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 w:rsidP="004154D3">
            <w:r w:rsidRPr="007A545C">
              <w:rPr>
                <w:sz w:val="22"/>
                <w:szCs w:val="22"/>
              </w:rPr>
              <w:t>Увеличение стоимости материальных запасов</w:t>
            </w:r>
          </w:p>
        </w:tc>
        <w:tc>
          <w:tcPr>
            <w:tcW w:w="1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4154D3">
            <w:r w:rsidRPr="007A545C">
              <w:rPr>
                <w:sz w:val="22"/>
                <w:szCs w:val="22"/>
              </w:rPr>
              <w:t>340</w:t>
            </w:r>
          </w:p>
        </w:tc>
        <w:tc>
          <w:tcPr>
            <w:tcW w:w="9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4154D3"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4154D3"/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4154D3"/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 w:rsidP="004154D3"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4154D3"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4154D3">
            <w:r w:rsidRPr="007A545C">
              <w:rPr>
                <w:sz w:val="22"/>
                <w:szCs w:val="22"/>
              </w:rPr>
              <w:t>Х</w:t>
            </w:r>
          </w:p>
        </w:tc>
      </w:tr>
      <w:tr w:rsidR="00264B5B" w:rsidRPr="007A545C" w:rsidTr="00C938F1">
        <w:trPr>
          <w:gridBefore w:val="1"/>
          <w:trHeight w:val="630"/>
        </w:trPr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 w:rsidP="00F7539A">
            <w:r w:rsidRPr="007A545C">
              <w:rPr>
                <w:b/>
                <w:bCs/>
                <w:sz w:val="22"/>
                <w:szCs w:val="22"/>
              </w:rPr>
              <w:t>Выплаты по государственной услуге № 8:</w:t>
            </w:r>
            <w:r w:rsidRPr="007A545C">
              <w:rPr>
                <w:sz w:val="22"/>
                <w:szCs w:val="22"/>
              </w:rPr>
              <w:t xml:space="preserve"> </w:t>
            </w:r>
            <w:r w:rsidRPr="007A545C">
              <w:rPr>
                <w:b/>
                <w:bCs/>
                <w:sz w:val="22"/>
                <w:szCs w:val="22"/>
              </w:rPr>
              <w:t>Реализация образовательных программ среднего профессионального образования - программ подготовки квалифицированных рабочих, служащих</w:t>
            </w:r>
          </w:p>
        </w:tc>
        <w:tc>
          <w:tcPr>
            <w:tcW w:w="1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9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2203260,43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2203260,43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Х</w:t>
            </w:r>
          </w:p>
        </w:tc>
      </w:tr>
      <w:tr w:rsidR="00264B5B" w:rsidRPr="007A545C" w:rsidTr="00C938F1">
        <w:trPr>
          <w:gridBefore w:val="1"/>
          <w:trHeight w:val="630"/>
        </w:trPr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в том числе:</w:t>
            </w:r>
          </w:p>
        </w:tc>
        <w:tc>
          <w:tcPr>
            <w:tcW w:w="1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9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/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/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Х</w:t>
            </w:r>
          </w:p>
        </w:tc>
      </w:tr>
      <w:tr w:rsidR="00264B5B" w:rsidRPr="007A545C" w:rsidTr="00C938F1">
        <w:trPr>
          <w:gridBefore w:val="1"/>
          <w:trHeight w:val="630"/>
        </w:trPr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 xml:space="preserve">Заработная плата </w:t>
            </w:r>
          </w:p>
        </w:tc>
        <w:tc>
          <w:tcPr>
            <w:tcW w:w="1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211</w:t>
            </w:r>
          </w:p>
        </w:tc>
        <w:tc>
          <w:tcPr>
            <w:tcW w:w="9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1535710,83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1535710,83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Х</w:t>
            </w:r>
          </w:p>
        </w:tc>
      </w:tr>
      <w:tr w:rsidR="00264B5B" w:rsidRPr="007A545C" w:rsidTr="00C938F1">
        <w:trPr>
          <w:gridBefore w:val="1"/>
          <w:trHeight w:val="630"/>
        </w:trPr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 xml:space="preserve">Прочие выплаты </w:t>
            </w:r>
          </w:p>
        </w:tc>
        <w:tc>
          <w:tcPr>
            <w:tcW w:w="1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212</w:t>
            </w:r>
          </w:p>
        </w:tc>
        <w:tc>
          <w:tcPr>
            <w:tcW w:w="9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/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/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Х</w:t>
            </w:r>
          </w:p>
        </w:tc>
      </w:tr>
      <w:tr w:rsidR="00264B5B" w:rsidRPr="007A545C" w:rsidTr="00C938F1">
        <w:trPr>
          <w:gridBefore w:val="1"/>
          <w:trHeight w:val="630"/>
        </w:trPr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 xml:space="preserve">Начисления на выплаты по оплате труда </w:t>
            </w:r>
          </w:p>
        </w:tc>
        <w:tc>
          <w:tcPr>
            <w:tcW w:w="1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213</w:t>
            </w:r>
          </w:p>
        </w:tc>
        <w:tc>
          <w:tcPr>
            <w:tcW w:w="9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424659,64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424659,64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Х</w:t>
            </w:r>
          </w:p>
        </w:tc>
      </w:tr>
      <w:tr w:rsidR="00264B5B" w:rsidRPr="007A545C" w:rsidTr="00C938F1">
        <w:trPr>
          <w:gridBefore w:val="1"/>
          <w:trHeight w:val="630"/>
        </w:trPr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Услуги связи</w:t>
            </w:r>
          </w:p>
        </w:tc>
        <w:tc>
          <w:tcPr>
            <w:tcW w:w="1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221</w:t>
            </w:r>
          </w:p>
        </w:tc>
        <w:tc>
          <w:tcPr>
            <w:tcW w:w="9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/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/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Х</w:t>
            </w:r>
          </w:p>
        </w:tc>
      </w:tr>
      <w:tr w:rsidR="00264B5B" w:rsidRPr="007A545C" w:rsidTr="00C938F1">
        <w:trPr>
          <w:gridBefore w:val="1"/>
          <w:trHeight w:val="630"/>
        </w:trPr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Транспортные услуги</w:t>
            </w:r>
          </w:p>
        </w:tc>
        <w:tc>
          <w:tcPr>
            <w:tcW w:w="1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222</w:t>
            </w:r>
          </w:p>
        </w:tc>
        <w:tc>
          <w:tcPr>
            <w:tcW w:w="9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/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/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Х</w:t>
            </w:r>
          </w:p>
        </w:tc>
      </w:tr>
      <w:tr w:rsidR="00264B5B" w:rsidRPr="007A545C" w:rsidTr="00C938F1">
        <w:trPr>
          <w:gridBefore w:val="1"/>
          <w:trHeight w:val="630"/>
        </w:trPr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Коммунальные услуги</w:t>
            </w:r>
          </w:p>
        </w:tc>
        <w:tc>
          <w:tcPr>
            <w:tcW w:w="1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223</w:t>
            </w:r>
          </w:p>
        </w:tc>
        <w:tc>
          <w:tcPr>
            <w:tcW w:w="9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211989,41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211989,41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Х</w:t>
            </w:r>
          </w:p>
        </w:tc>
      </w:tr>
      <w:tr w:rsidR="00264B5B" w:rsidRPr="007A545C" w:rsidTr="00C938F1">
        <w:trPr>
          <w:gridBefore w:val="1"/>
          <w:trHeight w:val="630"/>
        </w:trPr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Арендная плата за пользование имуществом</w:t>
            </w:r>
          </w:p>
        </w:tc>
        <w:tc>
          <w:tcPr>
            <w:tcW w:w="1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224</w:t>
            </w:r>
          </w:p>
        </w:tc>
        <w:tc>
          <w:tcPr>
            <w:tcW w:w="9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/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/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Х</w:t>
            </w:r>
          </w:p>
        </w:tc>
      </w:tr>
      <w:tr w:rsidR="00264B5B" w:rsidRPr="007A545C" w:rsidTr="00C938F1">
        <w:trPr>
          <w:gridBefore w:val="1"/>
          <w:trHeight w:val="630"/>
        </w:trPr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Работы, услуги по содержанию имущества</w:t>
            </w:r>
          </w:p>
        </w:tc>
        <w:tc>
          <w:tcPr>
            <w:tcW w:w="1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225</w:t>
            </w:r>
          </w:p>
        </w:tc>
        <w:tc>
          <w:tcPr>
            <w:tcW w:w="9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22154,60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3512,3222154,60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Х</w:t>
            </w:r>
          </w:p>
        </w:tc>
      </w:tr>
      <w:tr w:rsidR="00264B5B" w:rsidRPr="007A545C" w:rsidTr="00C938F1">
        <w:trPr>
          <w:gridBefore w:val="1"/>
          <w:trHeight w:val="630"/>
        </w:trPr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Прочие работы, услуги</w:t>
            </w:r>
          </w:p>
        </w:tc>
        <w:tc>
          <w:tcPr>
            <w:tcW w:w="1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226</w:t>
            </w:r>
          </w:p>
        </w:tc>
        <w:tc>
          <w:tcPr>
            <w:tcW w:w="9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8745,95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A477FC">
            <w:r w:rsidRPr="007A545C">
              <w:rPr>
                <w:sz w:val="22"/>
                <w:szCs w:val="22"/>
              </w:rPr>
              <w:t>8745,95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Х</w:t>
            </w:r>
          </w:p>
        </w:tc>
      </w:tr>
      <w:tr w:rsidR="00264B5B" w:rsidRPr="007A545C" w:rsidTr="00C938F1">
        <w:trPr>
          <w:gridBefore w:val="1"/>
          <w:trHeight w:val="630"/>
        </w:trPr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Прочие расходы</w:t>
            </w:r>
          </w:p>
        </w:tc>
        <w:tc>
          <w:tcPr>
            <w:tcW w:w="1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290</w:t>
            </w:r>
          </w:p>
        </w:tc>
        <w:tc>
          <w:tcPr>
            <w:tcW w:w="9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/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/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Х</w:t>
            </w:r>
          </w:p>
        </w:tc>
      </w:tr>
      <w:tr w:rsidR="00264B5B" w:rsidRPr="007A545C" w:rsidTr="00C938F1">
        <w:trPr>
          <w:gridBefore w:val="1"/>
          <w:trHeight w:val="630"/>
        </w:trPr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Увеличение стоимости основных средств</w:t>
            </w:r>
          </w:p>
        </w:tc>
        <w:tc>
          <w:tcPr>
            <w:tcW w:w="1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310</w:t>
            </w:r>
          </w:p>
        </w:tc>
        <w:tc>
          <w:tcPr>
            <w:tcW w:w="9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/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/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Х</w:t>
            </w:r>
          </w:p>
        </w:tc>
      </w:tr>
      <w:tr w:rsidR="00264B5B" w:rsidRPr="007A545C" w:rsidTr="00C938F1">
        <w:trPr>
          <w:gridBefore w:val="1"/>
          <w:trHeight w:val="630"/>
        </w:trPr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Увеличение стоимости материальных запасов</w:t>
            </w:r>
          </w:p>
        </w:tc>
        <w:tc>
          <w:tcPr>
            <w:tcW w:w="1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340</w:t>
            </w:r>
          </w:p>
        </w:tc>
        <w:tc>
          <w:tcPr>
            <w:tcW w:w="9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/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/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Х</w:t>
            </w:r>
          </w:p>
        </w:tc>
      </w:tr>
      <w:tr w:rsidR="00264B5B" w:rsidRPr="007A545C" w:rsidTr="00C938F1">
        <w:trPr>
          <w:gridBefore w:val="1"/>
          <w:trHeight w:val="630"/>
        </w:trPr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 w:rsidP="00F7539A">
            <w:r w:rsidRPr="007A545C">
              <w:rPr>
                <w:b/>
                <w:bCs/>
                <w:sz w:val="22"/>
                <w:szCs w:val="22"/>
              </w:rPr>
              <w:t>Выплаты по государственной услуге № 9:</w:t>
            </w:r>
            <w:r w:rsidRPr="007A545C">
              <w:rPr>
                <w:sz w:val="22"/>
                <w:szCs w:val="22"/>
              </w:rPr>
              <w:t xml:space="preserve"> </w:t>
            </w:r>
            <w:r w:rsidRPr="007A545C">
              <w:rPr>
                <w:b/>
                <w:bCs/>
                <w:sz w:val="22"/>
                <w:szCs w:val="22"/>
              </w:rPr>
              <w:t>Реализация образовательных программ среднего профессионального образования - программ подготовки специалистов среднего звена</w:t>
            </w:r>
          </w:p>
        </w:tc>
        <w:tc>
          <w:tcPr>
            <w:tcW w:w="1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9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268690,27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268690,27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Х</w:t>
            </w:r>
          </w:p>
        </w:tc>
      </w:tr>
      <w:tr w:rsidR="00264B5B" w:rsidRPr="007A545C" w:rsidTr="00C938F1">
        <w:trPr>
          <w:gridBefore w:val="1"/>
          <w:trHeight w:val="630"/>
        </w:trPr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в том числе:</w:t>
            </w:r>
          </w:p>
        </w:tc>
        <w:tc>
          <w:tcPr>
            <w:tcW w:w="1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9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/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/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Х</w:t>
            </w:r>
          </w:p>
        </w:tc>
      </w:tr>
      <w:tr w:rsidR="00264B5B" w:rsidRPr="007A545C" w:rsidTr="00C938F1">
        <w:trPr>
          <w:gridBefore w:val="1"/>
          <w:trHeight w:val="630"/>
        </w:trPr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 xml:space="preserve">Заработная плата </w:t>
            </w:r>
          </w:p>
        </w:tc>
        <w:tc>
          <w:tcPr>
            <w:tcW w:w="1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211</w:t>
            </w:r>
          </w:p>
        </w:tc>
        <w:tc>
          <w:tcPr>
            <w:tcW w:w="9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187281,80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187281,80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Х</w:t>
            </w:r>
          </w:p>
        </w:tc>
      </w:tr>
      <w:tr w:rsidR="00264B5B" w:rsidRPr="007A545C" w:rsidTr="00C938F1">
        <w:trPr>
          <w:gridBefore w:val="1"/>
          <w:trHeight w:val="630"/>
        </w:trPr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 xml:space="preserve">Прочие выплаты </w:t>
            </w:r>
          </w:p>
        </w:tc>
        <w:tc>
          <w:tcPr>
            <w:tcW w:w="1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212</w:t>
            </w:r>
          </w:p>
        </w:tc>
        <w:tc>
          <w:tcPr>
            <w:tcW w:w="9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/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/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Х</w:t>
            </w:r>
          </w:p>
        </w:tc>
      </w:tr>
      <w:tr w:rsidR="00264B5B" w:rsidRPr="007A545C" w:rsidTr="00C938F1">
        <w:trPr>
          <w:gridBefore w:val="1"/>
          <w:trHeight w:val="630"/>
        </w:trPr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 xml:space="preserve">Начисления на выплаты по оплате труда </w:t>
            </w:r>
          </w:p>
        </w:tc>
        <w:tc>
          <w:tcPr>
            <w:tcW w:w="1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213</w:t>
            </w:r>
          </w:p>
        </w:tc>
        <w:tc>
          <w:tcPr>
            <w:tcW w:w="9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51787,76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51787,76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Х</w:t>
            </w:r>
          </w:p>
        </w:tc>
      </w:tr>
      <w:tr w:rsidR="00264B5B" w:rsidRPr="007A545C" w:rsidTr="00C938F1">
        <w:trPr>
          <w:gridBefore w:val="1"/>
          <w:trHeight w:val="630"/>
        </w:trPr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Услуги связи</w:t>
            </w:r>
          </w:p>
        </w:tc>
        <w:tc>
          <w:tcPr>
            <w:tcW w:w="1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221</w:t>
            </w:r>
          </w:p>
        </w:tc>
        <w:tc>
          <w:tcPr>
            <w:tcW w:w="9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/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/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Х</w:t>
            </w:r>
          </w:p>
        </w:tc>
      </w:tr>
      <w:tr w:rsidR="00264B5B" w:rsidRPr="007A545C" w:rsidTr="00C938F1">
        <w:trPr>
          <w:gridBefore w:val="1"/>
          <w:trHeight w:val="630"/>
        </w:trPr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Транспортные услуги</w:t>
            </w:r>
          </w:p>
        </w:tc>
        <w:tc>
          <w:tcPr>
            <w:tcW w:w="1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222</w:t>
            </w:r>
          </w:p>
        </w:tc>
        <w:tc>
          <w:tcPr>
            <w:tcW w:w="9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/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/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Х</w:t>
            </w:r>
          </w:p>
        </w:tc>
      </w:tr>
      <w:tr w:rsidR="00264B5B" w:rsidRPr="007A545C" w:rsidTr="00C938F1">
        <w:trPr>
          <w:gridBefore w:val="1"/>
          <w:trHeight w:val="630"/>
        </w:trPr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Коммунальные услуги</w:t>
            </w:r>
          </w:p>
        </w:tc>
        <w:tc>
          <w:tcPr>
            <w:tcW w:w="1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223</w:t>
            </w:r>
          </w:p>
        </w:tc>
        <w:tc>
          <w:tcPr>
            <w:tcW w:w="9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25852,36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25852,36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Х</w:t>
            </w:r>
          </w:p>
        </w:tc>
      </w:tr>
      <w:tr w:rsidR="00264B5B" w:rsidRPr="007A545C" w:rsidTr="00C938F1">
        <w:trPr>
          <w:gridBefore w:val="1"/>
          <w:trHeight w:val="630"/>
        </w:trPr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Арендная плата за пользование имуществом</w:t>
            </w:r>
          </w:p>
        </w:tc>
        <w:tc>
          <w:tcPr>
            <w:tcW w:w="1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224</w:t>
            </w:r>
          </w:p>
        </w:tc>
        <w:tc>
          <w:tcPr>
            <w:tcW w:w="9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/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/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Х</w:t>
            </w:r>
          </w:p>
        </w:tc>
      </w:tr>
      <w:tr w:rsidR="00264B5B" w:rsidRPr="007A545C" w:rsidTr="00C938F1">
        <w:trPr>
          <w:gridBefore w:val="1"/>
          <w:trHeight w:val="630"/>
        </w:trPr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Работы, услуги по содержанию имущества</w:t>
            </w:r>
          </w:p>
        </w:tc>
        <w:tc>
          <w:tcPr>
            <w:tcW w:w="1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225</w:t>
            </w:r>
          </w:p>
        </w:tc>
        <w:tc>
          <w:tcPr>
            <w:tcW w:w="9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2701,78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2701,78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Х</w:t>
            </w:r>
          </w:p>
        </w:tc>
      </w:tr>
      <w:tr w:rsidR="00264B5B" w:rsidRPr="007A545C" w:rsidTr="00C938F1">
        <w:trPr>
          <w:gridBefore w:val="1"/>
          <w:trHeight w:val="630"/>
        </w:trPr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Прочие работы, услуги</w:t>
            </w:r>
          </w:p>
        </w:tc>
        <w:tc>
          <w:tcPr>
            <w:tcW w:w="1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226</w:t>
            </w:r>
          </w:p>
        </w:tc>
        <w:tc>
          <w:tcPr>
            <w:tcW w:w="9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1066,57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1066,57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Х</w:t>
            </w:r>
          </w:p>
        </w:tc>
      </w:tr>
      <w:tr w:rsidR="00264B5B" w:rsidRPr="007A545C" w:rsidTr="00C938F1">
        <w:trPr>
          <w:gridBefore w:val="1"/>
          <w:trHeight w:val="630"/>
        </w:trPr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Прочие расходы</w:t>
            </w:r>
          </w:p>
        </w:tc>
        <w:tc>
          <w:tcPr>
            <w:tcW w:w="1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290</w:t>
            </w:r>
          </w:p>
        </w:tc>
        <w:tc>
          <w:tcPr>
            <w:tcW w:w="9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/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/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Х</w:t>
            </w:r>
          </w:p>
        </w:tc>
      </w:tr>
      <w:tr w:rsidR="00264B5B" w:rsidRPr="007A545C" w:rsidTr="00C938F1">
        <w:trPr>
          <w:gridBefore w:val="1"/>
          <w:trHeight w:val="630"/>
        </w:trPr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Увеличение стоимости основных средств</w:t>
            </w:r>
          </w:p>
        </w:tc>
        <w:tc>
          <w:tcPr>
            <w:tcW w:w="1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310</w:t>
            </w:r>
          </w:p>
        </w:tc>
        <w:tc>
          <w:tcPr>
            <w:tcW w:w="9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/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/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Х</w:t>
            </w:r>
          </w:p>
        </w:tc>
      </w:tr>
      <w:tr w:rsidR="00264B5B" w:rsidRPr="007A545C" w:rsidTr="00C938F1">
        <w:trPr>
          <w:gridBefore w:val="1"/>
          <w:trHeight w:val="630"/>
        </w:trPr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Увеличение стоимости материальных запасов</w:t>
            </w:r>
          </w:p>
        </w:tc>
        <w:tc>
          <w:tcPr>
            <w:tcW w:w="1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340</w:t>
            </w:r>
          </w:p>
        </w:tc>
        <w:tc>
          <w:tcPr>
            <w:tcW w:w="9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/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/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Х</w:t>
            </w:r>
          </w:p>
        </w:tc>
      </w:tr>
      <w:tr w:rsidR="00264B5B" w:rsidRPr="007A545C" w:rsidTr="00C938F1">
        <w:trPr>
          <w:gridBefore w:val="1"/>
          <w:trHeight w:val="630"/>
        </w:trPr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 w:rsidP="00F7539A">
            <w:r w:rsidRPr="007A545C">
              <w:rPr>
                <w:b/>
                <w:bCs/>
                <w:sz w:val="22"/>
                <w:szCs w:val="22"/>
              </w:rPr>
              <w:t>Выплаты по государственной услуге № 10:</w:t>
            </w:r>
            <w:r w:rsidRPr="007A545C">
              <w:rPr>
                <w:sz w:val="22"/>
                <w:szCs w:val="22"/>
              </w:rPr>
              <w:t xml:space="preserve"> </w:t>
            </w:r>
            <w:r w:rsidRPr="007A545C">
              <w:rPr>
                <w:b/>
                <w:bCs/>
                <w:sz w:val="22"/>
                <w:szCs w:val="22"/>
              </w:rPr>
              <w:t>Реализация образовательных программ среднего профессионального образования - программ подготовки квалифицированных рабочих, служащих</w:t>
            </w:r>
          </w:p>
        </w:tc>
        <w:tc>
          <w:tcPr>
            <w:tcW w:w="1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9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2428960,27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2428960,27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Х</w:t>
            </w:r>
          </w:p>
        </w:tc>
      </w:tr>
      <w:tr w:rsidR="00264B5B" w:rsidRPr="007A545C" w:rsidTr="00C938F1">
        <w:trPr>
          <w:gridBefore w:val="1"/>
          <w:trHeight w:val="630"/>
        </w:trPr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в том числе:</w:t>
            </w:r>
          </w:p>
        </w:tc>
        <w:tc>
          <w:tcPr>
            <w:tcW w:w="1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9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/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/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Х</w:t>
            </w:r>
          </w:p>
        </w:tc>
      </w:tr>
      <w:tr w:rsidR="00264B5B" w:rsidRPr="007A545C" w:rsidTr="00C938F1">
        <w:trPr>
          <w:gridBefore w:val="1"/>
          <w:trHeight w:val="630"/>
        </w:trPr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 xml:space="preserve">Заработная плата </w:t>
            </w:r>
          </w:p>
        </w:tc>
        <w:tc>
          <w:tcPr>
            <w:tcW w:w="1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211</w:t>
            </w:r>
          </w:p>
        </w:tc>
        <w:tc>
          <w:tcPr>
            <w:tcW w:w="9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1693027,54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1693027,54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Х</w:t>
            </w:r>
          </w:p>
        </w:tc>
      </w:tr>
      <w:tr w:rsidR="00264B5B" w:rsidRPr="007A545C" w:rsidTr="00C938F1">
        <w:trPr>
          <w:gridBefore w:val="1"/>
          <w:trHeight w:val="630"/>
        </w:trPr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 xml:space="preserve">Прочие выплаты </w:t>
            </w:r>
          </w:p>
        </w:tc>
        <w:tc>
          <w:tcPr>
            <w:tcW w:w="1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212</w:t>
            </w:r>
          </w:p>
        </w:tc>
        <w:tc>
          <w:tcPr>
            <w:tcW w:w="9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/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/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Х</w:t>
            </w:r>
          </w:p>
        </w:tc>
      </w:tr>
      <w:tr w:rsidR="00264B5B" w:rsidRPr="007A545C" w:rsidTr="00C938F1">
        <w:trPr>
          <w:gridBefore w:val="1"/>
          <w:trHeight w:val="630"/>
        </w:trPr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 xml:space="preserve">Начисления на выплаты по оплате труда </w:t>
            </w:r>
          </w:p>
        </w:tc>
        <w:tc>
          <w:tcPr>
            <w:tcW w:w="1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213</w:t>
            </w:r>
          </w:p>
        </w:tc>
        <w:tc>
          <w:tcPr>
            <w:tcW w:w="9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468161,36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468161,36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Х</w:t>
            </w:r>
          </w:p>
        </w:tc>
      </w:tr>
      <w:tr w:rsidR="00264B5B" w:rsidRPr="007A545C" w:rsidTr="00C938F1">
        <w:trPr>
          <w:gridBefore w:val="1"/>
          <w:trHeight w:val="630"/>
        </w:trPr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Услуги связи</w:t>
            </w:r>
          </w:p>
        </w:tc>
        <w:tc>
          <w:tcPr>
            <w:tcW w:w="1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221</w:t>
            </w:r>
          </w:p>
        </w:tc>
        <w:tc>
          <w:tcPr>
            <w:tcW w:w="9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/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/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Х</w:t>
            </w:r>
          </w:p>
        </w:tc>
      </w:tr>
      <w:tr w:rsidR="00264B5B" w:rsidRPr="007A545C" w:rsidTr="00C938F1">
        <w:trPr>
          <w:gridBefore w:val="1"/>
          <w:trHeight w:val="630"/>
        </w:trPr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Транспортные услуги</w:t>
            </w:r>
          </w:p>
        </w:tc>
        <w:tc>
          <w:tcPr>
            <w:tcW w:w="1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222</w:t>
            </w:r>
          </w:p>
        </w:tc>
        <w:tc>
          <w:tcPr>
            <w:tcW w:w="9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/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/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Х</w:t>
            </w:r>
          </w:p>
        </w:tc>
      </w:tr>
      <w:tr w:rsidR="00264B5B" w:rsidRPr="007A545C" w:rsidTr="00C938F1">
        <w:trPr>
          <w:gridBefore w:val="1"/>
          <w:trHeight w:val="630"/>
        </w:trPr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Коммунальные услуги</w:t>
            </w:r>
          </w:p>
        </w:tc>
        <w:tc>
          <w:tcPr>
            <w:tcW w:w="1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223</w:t>
            </w:r>
          </w:p>
        </w:tc>
        <w:tc>
          <w:tcPr>
            <w:tcW w:w="9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233705,40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233705,40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Х</w:t>
            </w:r>
          </w:p>
        </w:tc>
      </w:tr>
      <w:tr w:rsidR="00264B5B" w:rsidRPr="007A545C" w:rsidTr="00C938F1">
        <w:trPr>
          <w:gridBefore w:val="1"/>
          <w:trHeight w:val="630"/>
        </w:trPr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Арендная плата за пользование имуществом</w:t>
            </w:r>
          </w:p>
        </w:tc>
        <w:tc>
          <w:tcPr>
            <w:tcW w:w="1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224</w:t>
            </w:r>
          </w:p>
        </w:tc>
        <w:tc>
          <w:tcPr>
            <w:tcW w:w="9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/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/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Х</w:t>
            </w:r>
          </w:p>
        </w:tc>
      </w:tr>
      <w:tr w:rsidR="00264B5B" w:rsidRPr="007A545C" w:rsidTr="00C938F1">
        <w:trPr>
          <w:gridBefore w:val="1"/>
          <w:trHeight w:val="630"/>
        </w:trPr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Работы, услуги по содержанию имущества</w:t>
            </w:r>
          </w:p>
        </w:tc>
        <w:tc>
          <w:tcPr>
            <w:tcW w:w="1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225</w:t>
            </w:r>
          </w:p>
        </w:tc>
        <w:tc>
          <w:tcPr>
            <w:tcW w:w="9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24424,10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24424,10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Х</w:t>
            </w:r>
          </w:p>
        </w:tc>
      </w:tr>
      <w:tr w:rsidR="00264B5B" w:rsidRPr="007A545C" w:rsidTr="00C938F1">
        <w:trPr>
          <w:gridBefore w:val="1"/>
          <w:trHeight w:val="630"/>
        </w:trPr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Прочие работы, услуги</w:t>
            </w:r>
          </w:p>
        </w:tc>
        <w:tc>
          <w:tcPr>
            <w:tcW w:w="1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226</w:t>
            </w:r>
          </w:p>
        </w:tc>
        <w:tc>
          <w:tcPr>
            <w:tcW w:w="9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9641,87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9641,87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Х</w:t>
            </w:r>
          </w:p>
        </w:tc>
      </w:tr>
      <w:tr w:rsidR="00264B5B" w:rsidRPr="007A545C" w:rsidTr="00C938F1">
        <w:trPr>
          <w:gridBefore w:val="1"/>
          <w:trHeight w:val="630"/>
        </w:trPr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Прочие расходы</w:t>
            </w:r>
          </w:p>
        </w:tc>
        <w:tc>
          <w:tcPr>
            <w:tcW w:w="1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290</w:t>
            </w:r>
          </w:p>
        </w:tc>
        <w:tc>
          <w:tcPr>
            <w:tcW w:w="9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/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/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Х</w:t>
            </w:r>
          </w:p>
        </w:tc>
      </w:tr>
      <w:tr w:rsidR="00264B5B" w:rsidRPr="007A545C" w:rsidTr="00C938F1">
        <w:trPr>
          <w:gridBefore w:val="1"/>
          <w:trHeight w:val="630"/>
        </w:trPr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Увеличение стоимости основных средств</w:t>
            </w:r>
          </w:p>
        </w:tc>
        <w:tc>
          <w:tcPr>
            <w:tcW w:w="1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310</w:t>
            </w:r>
          </w:p>
        </w:tc>
        <w:tc>
          <w:tcPr>
            <w:tcW w:w="9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/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/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Х</w:t>
            </w:r>
          </w:p>
        </w:tc>
      </w:tr>
      <w:tr w:rsidR="00264B5B" w:rsidRPr="007A545C" w:rsidTr="00C938F1">
        <w:trPr>
          <w:gridBefore w:val="1"/>
          <w:trHeight w:val="630"/>
        </w:trPr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Увеличение стоимости материальных запасов</w:t>
            </w:r>
          </w:p>
        </w:tc>
        <w:tc>
          <w:tcPr>
            <w:tcW w:w="1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340</w:t>
            </w:r>
          </w:p>
        </w:tc>
        <w:tc>
          <w:tcPr>
            <w:tcW w:w="9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/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/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Х</w:t>
            </w:r>
          </w:p>
        </w:tc>
      </w:tr>
      <w:tr w:rsidR="00264B5B" w:rsidRPr="007A545C" w:rsidTr="00C938F1">
        <w:trPr>
          <w:gridBefore w:val="1"/>
          <w:trHeight w:val="630"/>
        </w:trPr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 w:rsidP="00F7539A">
            <w:r w:rsidRPr="007A545C">
              <w:rPr>
                <w:b/>
                <w:bCs/>
                <w:sz w:val="22"/>
                <w:szCs w:val="22"/>
              </w:rPr>
              <w:t>Выплаты по государственной услуге № 11:</w:t>
            </w:r>
            <w:r w:rsidRPr="007A545C">
              <w:rPr>
                <w:sz w:val="22"/>
                <w:szCs w:val="22"/>
              </w:rPr>
              <w:t xml:space="preserve"> </w:t>
            </w:r>
            <w:r w:rsidRPr="007A545C">
              <w:rPr>
                <w:b/>
                <w:bCs/>
                <w:sz w:val="22"/>
                <w:szCs w:val="22"/>
              </w:rPr>
              <w:t>Реализация образовательных программ среднего профессионального образования - программ подготовки специалистов среднего звена</w:t>
            </w:r>
          </w:p>
        </w:tc>
        <w:tc>
          <w:tcPr>
            <w:tcW w:w="1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9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4726262,32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4726262,32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Х</w:t>
            </w:r>
          </w:p>
        </w:tc>
      </w:tr>
      <w:tr w:rsidR="00264B5B" w:rsidRPr="007A545C" w:rsidTr="00C938F1">
        <w:trPr>
          <w:gridBefore w:val="1"/>
          <w:trHeight w:val="630"/>
        </w:trPr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в том числе:</w:t>
            </w:r>
          </w:p>
        </w:tc>
        <w:tc>
          <w:tcPr>
            <w:tcW w:w="1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9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/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/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Х</w:t>
            </w:r>
          </w:p>
        </w:tc>
      </w:tr>
      <w:tr w:rsidR="00264B5B" w:rsidRPr="007A545C" w:rsidTr="00C938F1">
        <w:trPr>
          <w:gridBefore w:val="1"/>
          <w:trHeight w:val="630"/>
        </w:trPr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 xml:space="preserve">Заработная плата </w:t>
            </w:r>
          </w:p>
        </w:tc>
        <w:tc>
          <w:tcPr>
            <w:tcW w:w="1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211</w:t>
            </w:r>
          </w:p>
        </w:tc>
        <w:tc>
          <w:tcPr>
            <w:tcW w:w="9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3294287,00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3294287,00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Х</w:t>
            </w:r>
          </w:p>
        </w:tc>
      </w:tr>
      <w:tr w:rsidR="00264B5B" w:rsidRPr="007A545C" w:rsidTr="00C938F1">
        <w:trPr>
          <w:gridBefore w:val="1"/>
          <w:trHeight w:val="630"/>
        </w:trPr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 xml:space="preserve">Прочие выплаты </w:t>
            </w:r>
          </w:p>
        </w:tc>
        <w:tc>
          <w:tcPr>
            <w:tcW w:w="1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212</w:t>
            </w:r>
          </w:p>
        </w:tc>
        <w:tc>
          <w:tcPr>
            <w:tcW w:w="9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/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/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Х</w:t>
            </w:r>
          </w:p>
        </w:tc>
      </w:tr>
      <w:tr w:rsidR="00264B5B" w:rsidRPr="007A545C" w:rsidTr="00C938F1">
        <w:trPr>
          <w:gridBefore w:val="1"/>
          <w:trHeight w:val="630"/>
        </w:trPr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 xml:space="preserve">Начисления на выплаты по оплате труда </w:t>
            </w:r>
          </w:p>
        </w:tc>
        <w:tc>
          <w:tcPr>
            <w:tcW w:w="1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213</w:t>
            </w:r>
          </w:p>
        </w:tc>
        <w:tc>
          <w:tcPr>
            <w:tcW w:w="9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910946,72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910946,72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Х</w:t>
            </w:r>
          </w:p>
        </w:tc>
      </w:tr>
      <w:tr w:rsidR="00264B5B" w:rsidRPr="007A545C" w:rsidTr="00C938F1">
        <w:trPr>
          <w:gridBefore w:val="1"/>
          <w:trHeight w:val="630"/>
        </w:trPr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Услуги связи</w:t>
            </w:r>
          </w:p>
        </w:tc>
        <w:tc>
          <w:tcPr>
            <w:tcW w:w="1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221</w:t>
            </w:r>
          </w:p>
        </w:tc>
        <w:tc>
          <w:tcPr>
            <w:tcW w:w="9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/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/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Х</w:t>
            </w:r>
          </w:p>
        </w:tc>
      </w:tr>
      <w:tr w:rsidR="00264B5B" w:rsidRPr="007A545C" w:rsidTr="00C938F1">
        <w:trPr>
          <w:gridBefore w:val="1"/>
          <w:trHeight w:val="630"/>
        </w:trPr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Транспортные услуги</w:t>
            </w:r>
          </w:p>
        </w:tc>
        <w:tc>
          <w:tcPr>
            <w:tcW w:w="1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222</w:t>
            </w:r>
          </w:p>
        </w:tc>
        <w:tc>
          <w:tcPr>
            <w:tcW w:w="9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/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/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Х</w:t>
            </w:r>
          </w:p>
        </w:tc>
      </w:tr>
      <w:tr w:rsidR="00264B5B" w:rsidRPr="007A545C" w:rsidTr="00C938F1">
        <w:trPr>
          <w:gridBefore w:val="1"/>
          <w:trHeight w:val="630"/>
        </w:trPr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Коммунальные услуги</w:t>
            </w:r>
          </w:p>
        </w:tc>
        <w:tc>
          <w:tcPr>
            <w:tcW w:w="1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223</w:t>
            </w:r>
          </w:p>
        </w:tc>
        <w:tc>
          <w:tcPr>
            <w:tcW w:w="9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454743,14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454743,14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Х</w:t>
            </w:r>
          </w:p>
        </w:tc>
      </w:tr>
      <w:tr w:rsidR="00264B5B" w:rsidRPr="007A545C" w:rsidTr="00C938F1">
        <w:trPr>
          <w:gridBefore w:val="1"/>
          <w:trHeight w:val="630"/>
        </w:trPr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Арендная плата за пользование имуществом</w:t>
            </w:r>
          </w:p>
        </w:tc>
        <w:tc>
          <w:tcPr>
            <w:tcW w:w="1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224</w:t>
            </w:r>
          </w:p>
        </w:tc>
        <w:tc>
          <w:tcPr>
            <w:tcW w:w="9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/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/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Х</w:t>
            </w:r>
          </w:p>
        </w:tc>
      </w:tr>
      <w:tr w:rsidR="00264B5B" w:rsidRPr="007A545C" w:rsidTr="00C938F1">
        <w:trPr>
          <w:gridBefore w:val="1"/>
          <w:trHeight w:val="630"/>
        </w:trPr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Работы, услуги по содержанию имущества</w:t>
            </w:r>
          </w:p>
        </w:tc>
        <w:tc>
          <w:tcPr>
            <w:tcW w:w="1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225</w:t>
            </w:r>
          </w:p>
        </w:tc>
        <w:tc>
          <w:tcPr>
            <w:tcW w:w="9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47524,33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47524,33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Х</w:t>
            </w:r>
          </w:p>
        </w:tc>
      </w:tr>
      <w:tr w:rsidR="00264B5B" w:rsidRPr="007A545C" w:rsidTr="00C938F1">
        <w:trPr>
          <w:gridBefore w:val="1"/>
          <w:trHeight w:val="630"/>
        </w:trPr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Прочие работы, услуги</w:t>
            </w:r>
          </w:p>
        </w:tc>
        <w:tc>
          <w:tcPr>
            <w:tcW w:w="1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226</w:t>
            </w:r>
          </w:p>
        </w:tc>
        <w:tc>
          <w:tcPr>
            <w:tcW w:w="9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18761,13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18761,13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Х</w:t>
            </w:r>
          </w:p>
        </w:tc>
      </w:tr>
      <w:tr w:rsidR="00264B5B" w:rsidRPr="007A545C" w:rsidTr="00C938F1">
        <w:trPr>
          <w:gridBefore w:val="1"/>
          <w:trHeight w:val="630"/>
        </w:trPr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Прочие расходы</w:t>
            </w:r>
          </w:p>
        </w:tc>
        <w:tc>
          <w:tcPr>
            <w:tcW w:w="1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290</w:t>
            </w:r>
          </w:p>
        </w:tc>
        <w:tc>
          <w:tcPr>
            <w:tcW w:w="9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/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/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Х</w:t>
            </w:r>
          </w:p>
        </w:tc>
      </w:tr>
      <w:tr w:rsidR="00264B5B" w:rsidRPr="007A545C" w:rsidTr="00C938F1">
        <w:trPr>
          <w:gridBefore w:val="1"/>
          <w:trHeight w:val="630"/>
        </w:trPr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Увеличение стоимости основных средств</w:t>
            </w:r>
          </w:p>
        </w:tc>
        <w:tc>
          <w:tcPr>
            <w:tcW w:w="1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310</w:t>
            </w:r>
          </w:p>
        </w:tc>
        <w:tc>
          <w:tcPr>
            <w:tcW w:w="9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/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/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Х</w:t>
            </w:r>
          </w:p>
        </w:tc>
      </w:tr>
      <w:tr w:rsidR="00264B5B" w:rsidRPr="007A545C" w:rsidTr="00C938F1">
        <w:trPr>
          <w:gridBefore w:val="1"/>
          <w:trHeight w:val="630"/>
        </w:trPr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Увеличение стоимости материальных запасов</w:t>
            </w:r>
          </w:p>
        </w:tc>
        <w:tc>
          <w:tcPr>
            <w:tcW w:w="1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340</w:t>
            </w:r>
          </w:p>
        </w:tc>
        <w:tc>
          <w:tcPr>
            <w:tcW w:w="9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/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/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Х</w:t>
            </w:r>
          </w:p>
        </w:tc>
      </w:tr>
      <w:tr w:rsidR="00264B5B" w:rsidRPr="007A545C" w:rsidTr="00C938F1">
        <w:trPr>
          <w:gridBefore w:val="1"/>
          <w:trHeight w:val="630"/>
        </w:trPr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 w:rsidP="00F7539A">
            <w:r w:rsidRPr="007A545C">
              <w:rPr>
                <w:b/>
                <w:bCs/>
                <w:sz w:val="22"/>
                <w:szCs w:val="22"/>
              </w:rPr>
              <w:t>Выплаты по государственной услуге № 12:</w:t>
            </w:r>
            <w:r w:rsidRPr="007A545C">
              <w:rPr>
                <w:sz w:val="22"/>
                <w:szCs w:val="22"/>
              </w:rPr>
              <w:t xml:space="preserve"> </w:t>
            </w:r>
            <w:r w:rsidRPr="007A545C">
              <w:rPr>
                <w:b/>
                <w:bCs/>
                <w:sz w:val="22"/>
                <w:szCs w:val="22"/>
              </w:rPr>
              <w:t>Реализация образовательных программ среднего профессионального образования - программ подготовки квалифицированных рабочих, служащих</w:t>
            </w:r>
          </w:p>
        </w:tc>
        <w:tc>
          <w:tcPr>
            <w:tcW w:w="1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9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2152209,35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2152209,35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Х</w:t>
            </w:r>
          </w:p>
        </w:tc>
      </w:tr>
      <w:tr w:rsidR="00264B5B" w:rsidRPr="007A545C" w:rsidTr="00C938F1">
        <w:trPr>
          <w:gridBefore w:val="1"/>
          <w:trHeight w:val="630"/>
        </w:trPr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в том числе:</w:t>
            </w:r>
          </w:p>
        </w:tc>
        <w:tc>
          <w:tcPr>
            <w:tcW w:w="1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9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/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/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Х</w:t>
            </w:r>
          </w:p>
        </w:tc>
      </w:tr>
      <w:tr w:rsidR="00264B5B" w:rsidRPr="007A545C" w:rsidTr="00C938F1">
        <w:trPr>
          <w:gridBefore w:val="1"/>
          <w:trHeight w:val="630"/>
        </w:trPr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 xml:space="preserve">Заработная плата </w:t>
            </w:r>
          </w:p>
        </w:tc>
        <w:tc>
          <w:tcPr>
            <w:tcW w:w="1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211</w:t>
            </w:r>
          </w:p>
        </w:tc>
        <w:tc>
          <w:tcPr>
            <w:tcW w:w="9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1500127,28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1500127,28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Х</w:t>
            </w:r>
          </w:p>
        </w:tc>
      </w:tr>
      <w:tr w:rsidR="00264B5B" w:rsidRPr="007A545C" w:rsidTr="00C938F1">
        <w:trPr>
          <w:gridBefore w:val="1"/>
          <w:trHeight w:val="630"/>
        </w:trPr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 xml:space="preserve">Прочие выплаты </w:t>
            </w:r>
          </w:p>
        </w:tc>
        <w:tc>
          <w:tcPr>
            <w:tcW w:w="1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212</w:t>
            </w:r>
          </w:p>
        </w:tc>
        <w:tc>
          <w:tcPr>
            <w:tcW w:w="9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/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/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Х</w:t>
            </w:r>
          </w:p>
        </w:tc>
      </w:tr>
      <w:tr w:rsidR="00264B5B" w:rsidRPr="007A545C" w:rsidTr="00C938F1">
        <w:trPr>
          <w:gridBefore w:val="1"/>
          <w:trHeight w:val="630"/>
        </w:trPr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 xml:space="preserve">Начисления на выплаты по оплате труда </w:t>
            </w:r>
          </w:p>
        </w:tc>
        <w:tc>
          <w:tcPr>
            <w:tcW w:w="1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213</w:t>
            </w:r>
          </w:p>
        </w:tc>
        <w:tc>
          <w:tcPr>
            <w:tcW w:w="9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414819,97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414819,97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Х</w:t>
            </w:r>
          </w:p>
        </w:tc>
      </w:tr>
      <w:tr w:rsidR="00264B5B" w:rsidRPr="007A545C" w:rsidTr="00C938F1">
        <w:trPr>
          <w:gridBefore w:val="1"/>
          <w:trHeight w:val="630"/>
        </w:trPr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Услуги связи</w:t>
            </w:r>
          </w:p>
        </w:tc>
        <w:tc>
          <w:tcPr>
            <w:tcW w:w="1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221</w:t>
            </w:r>
          </w:p>
        </w:tc>
        <w:tc>
          <w:tcPr>
            <w:tcW w:w="9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/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/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Х</w:t>
            </w:r>
          </w:p>
        </w:tc>
      </w:tr>
      <w:tr w:rsidR="00264B5B" w:rsidRPr="007A545C" w:rsidTr="00C938F1">
        <w:trPr>
          <w:gridBefore w:val="1"/>
          <w:trHeight w:val="630"/>
        </w:trPr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Транспортные услуги</w:t>
            </w:r>
          </w:p>
        </w:tc>
        <w:tc>
          <w:tcPr>
            <w:tcW w:w="1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222</w:t>
            </w:r>
          </w:p>
        </w:tc>
        <w:tc>
          <w:tcPr>
            <w:tcW w:w="9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/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/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Х</w:t>
            </w:r>
          </w:p>
        </w:tc>
      </w:tr>
      <w:tr w:rsidR="00264B5B" w:rsidRPr="007A545C" w:rsidTr="00C938F1">
        <w:trPr>
          <w:gridBefore w:val="1"/>
          <w:trHeight w:val="630"/>
        </w:trPr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Коммунальные услуги</w:t>
            </w:r>
          </w:p>
        </w:tc>
        <w:tc>
          <w:tcPr>
            <w:tcW w:w="1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223</w:t>
            </w:r>
          </w:p>
        </w:tc>
        <w:tc>
          <w:tcPr>
            <w:tcW w:w="9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207077,46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207077,46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Х</w:t>
            </w:r>
          </w:p>
        </w:tc>
      </w:tr>
      <w:tr w:rsidR="00264B5B" w:rsidRPr="007A545C" w:rsidTr="00C938F1">
        <w:trPr>
          <w:gridBefore w:val="1"/>
          <w:trHeight w:val="630"/>
        </w:trPr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Арендная плата за пользование имуществом</w:t>
            </w:r>
          </w:p>
        </w:tc>
        <w:tc>
          <w:tcPr>
            <w:tcW w:w="1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224</w:t>
            </w:r>
          </w:p>
        </w:tc>
        <w:tc>
          <w:tcPr>
            <w:tcW w:w="9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/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/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Х</w:t>
            </w:r>
          </w:p>
        </w:tc>
      </w:tr>
      <w:tr w:rsidR="00264B5B" w:rsidRPr="007A545C" w:rsidTr="00C938F1">
        <w:trPr>
          <w:gridBefore w:val="1"/>
          <w:trHeight w:val="630"/>
        </w:trPr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Работы, услуги по содержанию имущества</w:t>
            </w:r>
          </w:p>
        </w:tc>
        <w:tc>
          <w:tcPr>
            <w:tcW w:w="1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225</w:t>
            </w:r>
          </w:p>
        </w:tc>
        <w:tc>
          <w:tcPr>
            <w:tcW w:w="9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21641,26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21641,26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Х</w:t>
            </w:r>
          </w:p>
        </w:tc>
      </w:tr>
      <w:tr w:rsidR="00264B5B" w:rsidRPr="007A545C" w:rsidTr="00C938F1">
        <w:trPr>
          <w:gridBefore w:val="1"/>
          <w:trHeight w:val="630"/>
        </w:trPr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Прочие работы, услуги</w:t>
            </w:r>
          </w:p>
        </w:tc>
        <w:tc>
          <w:tcPr>
            <w:tcW w:w="1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226</w:t>
            </w:r>
          </w:p>
        </w:tc>
        <w:tc>
          <w:tcPr>
            <w:tcW w:w="9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8543,38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8543,38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Х</w:t>
            </w:r>
          </w:p>
        </w:tc>
      </w:tr>
      <w:tr w:rsidR="00264B5B" w:rsidRPr="007A545C" w:rsidTr="00C938F1">
        <w:trPr>
          <w:gridBefore w:val="1"/>
          <w:trHeight w:val="630"/>
        </w:trPr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Прочие расходы</w:t>
            </w:r>
          </w:p>
        </w:tc>
        <w:tc>
          <w:tcPr>
            <w:tcW w:w="1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290</w:t>
            </w:r>
          </w:p>
        </w:tc>
        <w:tc>
          <w:tcPr>
            <w:tcW w:w="9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/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/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Х</w:t>
            </w:r>
          </w:p>
        </w:tc>
      </w:tr>
      <w:tr w:rsidR="00264B5B" w:rsidRPr="007A545C" w:rsidTr="00C938F1">
        <w:trPr>
          <w:gridBefore w:val="1"/>
          <w:trHeight w:val="630"/>
        </w:trPr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Увеличение стоимости основных средств</w:t>
            </w:r>
          </w:p>
        </w:tc>
        <w:tc>
          <w:tcPr>
            <w:tcW w:w="1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310</w:t>
            </w:r>
          </w:p>
        </w:tc>
        <w:tc>
          <w:tcPr>
            <w:tcW w:w="9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/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/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Х</w:t>
            </w:r>
          </w:p>
        </w:tc>
      </w:tr>
      <w:tr w:rsidR="00264B5B" w:rsidRPr="007A545C" w:rsidTr="00C938F1">
        <w:trPr>
          <w:gridBefore w:val="1"/>
          <w:trHeight w:val="630"/>
        </w:trPr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Увеличение стоимости материальных запасов</w:t>
            </w:r>
          </w:p>
        </w:tc>
        <w:tc>
          <w:tcPr>
            <w:tcW w:w="1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340</w:t>
            </w:r>
          </w:p>
        </w:tc>
        <w:tc>
          <w:tcPr>
            <w:tcW w:w="9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/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/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Х</w:t>
            </w:r>
          </w:p>
        </w:tc>
      </w:tr>
      <w:tr w:rsidR="00264B5B" w:rsidRPr="007A545C" w:rsidTr="00C938F1">
        <w:trPr>
          <w:gridBefore w:val="1"/>
          <w:trHeight w:val="630"/>
        </w:trPr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 w:rsidP="00F7539A">
            <w:r w:rsidRPr="007A545C">
              <w:rPr>
                <w:b/>
                <w:bCs/>
                <w:sz w:val="22"/>
                <w:szCs w:val="22"/>
              </w:rPr>
              <w:t>Выплаты по государственной услуге № 13:</w:t>
            </w:r>
            <w:r w:rsidRPr="007A545C">
              <w:rPr>
                <w:sz w:val="22"/>
                <w:szCs w:val="22"/>
              </w:rPr>
              <w:t xml:space="preserve"> </w:t>
            </w:r>
            <w:r w:rsidRPr="007A545C">
              <w:rPr>
                <w:b/>
                <w:bCs/>
                <w:sz w:val="22"/>
                <w:szCs w:val="22"/>
              </w:rPr>
              <w:t>Реализация основных профессиональных образовательных программ профессионального обучения - программ профессиональной подготовки по профессиям рабочих, должностям служащих</w:t>
            </w:r>
          </w:p>
        </w:tc>
        <w:tc>
          <w:tcPr>
            <w:tcW w:w="1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9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940416,01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940416,01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Х</w:t>
            </w:r>
          </w:p>
        </w:tc>
      </w:tr>
      <w:tr w:rsidR="00264B5B" w:rsidRPr="007A545C" w:rsidTr="00C938F1">
        <w:trPr>
          <w:gridBefore w:val="1"/>
          <w:trHeight w:val="630"/>
        </w:trPr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в том числе:</w:t>
            </w:r>
          </w:p>
        </w:tc>
        <w:tc>
          <w:tcPr>
            <w:tcW w:w="1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9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/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/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Х</w:t>
            </w:r>
          </w:p>
        </w:tc>
      </w:tr>
      <w:tr w:rsidR="00264B5B" w:rsidRPr="007A545C" w:rsidTr="00C938F1">
        <w:trPr>
          <w:gridBefore w:val="1"/>
          <w:trHeight w:val="630"/>
        </w:trPr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 xml:space="preserve">Заработная плата </w:t>
            </w:r>
          </w:p>
        </w:tc>
        <w:tc>
          <w:tcPr>
            <w:tcW w:w="1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211</w:t>
            </w:r>
          </w:p>
        </w:tc>
        <w:tc>
          <w:tcPr>
            <w:tcW w:w="9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655486,32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655486,32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Х</w:t>
            </w:r>
          </w:p>
        </w:tc>
      </w:tr>
      <w:tr w:rsidR="00264B5B" w:rsidRPr="007A545C" w:rsidTr="00C938F1">
        <w:trPr>
          <w:gridBefore w:val="1"/>
          <w:trHeight w:val="630"/>
        </w:trPr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 xml:space="preserve">Прочие выплаты </w:t>
            </w:r>
          </w:p>
        </w:tc>
        <w:tc>
          <w:tcPr>
            <w:tcW w:w="1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212</w:t>
            </w:r>
          </w:p>
        </w:tc>
        <w:tc>
          <w:tcPr>
            <w:tcW w:w="9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/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/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Х</w:t>
            </w:r>
          </w:p>
        </w:tc>
      </w:tr>
      <w:tr w:rsidR="00264B5B" w:rsidRPr="007A545C" w:rsidTr="00C938F1">
        <w:trPr>
          <w:gridBefore w:val="1"/>
          <w:trHeight w:val="630"/>
        </w:trPr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 xml:space="preserve">Начисления на выплаты по оплате труда </w:t>
            </w:r>
          </w:p>
        </w:tc>
        <w:tc>
          <w:tcPr>
            <w:tcW w:w="1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213</w:t>
            </w:r>
          </w:p>
        </w:tc>
        <w:tc>
          <w:tcPr>
            <w:tcW w:w="9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181257,16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181257,16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Х</w:t>
            </w:r>
          </w:p>
        </w:tc>
      </w:tr>
      <w:tr w:rsidR="00264B5B" w:rsidRPr="007A545C" w:rsidTr="00C938F1">
        <w:trPr>
          <w:gridBefore w:val="1"/>
          <w:trHeight w:val="630"/>
        </w:trPr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Услуги связи</w:t>
            </w:r>
          </w:p>
        </w:tc>
        <w:tc>
          <w:tcPr>
            <w:tcW w:w="1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221</w:t>
            </w:r>
          </w:p>
        </w:tc>
        <w:tc>
          <w:tcPr>
            <w:tcW w:w="9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/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/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Х</w:t>
            </w:r>
          </w:p>
        </w:tc>
      </w:tr>
      <w:tr w:rsidR="00264B5B" w:rsidRPr="007A545C" w:rsidTr="00C938F1">
        <w:trPr>
          <w:gridBefore w:val="1"/>
          <w:trHeight w:val="630"/>
        </w:trPr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Транспортные услуги</w:t>
            </w:r>
          </w:p>
        </w:tc>
        <w:tc>
          <w:tcPr>
            <w:tcW w:w="1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222</w:t>
            </w:r>
          </w:p>
        </w:tc>
        <w:tc>
          <w:tcPr>
            <w:tcW w:w="9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/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/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Х</w:t>
            </w:r>
          </w:p>
        </w:tc>
      </w:tr>
      <w:tr w:rsidR="00264B5B" w:rsidRPr="007A545C" w:rsidTr="00C938F1">
        <w:trPr>
          <w:gridBefore w:val="1"/>
          <w:trHeight w:val="630"/>
        </w:trPr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Коммунальные услуги</w:t>
            </w:r>
          </w:p>
        </w:tc>
        <w:tc>
          <w:tcPr>
            <w:tcW w:w="1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223</w:t>
            </w:r>
          </w:p>
        </w:tc>
        <w:tc>
          <w:tcPr>
            <w:tcW w:w="9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90483,28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90483,28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Х</w:t>
            </w:r>
          </w:p>
        </w:tc>
      </w:tr>
      <w:tr w:rsidR="00264B5B" w:rsidRPr="007A545C" w:rsidTr="00C938F1">
        <w:trPr>
          <w:gridBefore w:val="1"/>
          <w:trHeight w:val="630"/>
        </w:trPr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Арендная плата за пользование имуществом</w:t>
            </w:r>
          </w:p>
        </w:tc>
        <w:tc>
          <w:tcPr>
            <w:tcW w:w="1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224</w:t>
            </w:r>
          </w:p>
        </w:tc>
        <w:tc>
          <w:tcPr>
            <w:tcW w:w="9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/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/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Х</w:t>
            </w:r>
          </w:p>
        </w:tc>
      </w:tr>
      <w:tr w:rsidR="00264B5B" w:rsidRPr="007A545C" w:rsidTr="00C938F1">
        <w:trPr>
          <w:gridBefore w:val="1"/>
          <w:trHeight w:val="630"/>
        </w:trPr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Работы, услуги по содержанию имущества</w:t>
            </w:r>
          </w:p>
        </w:tc>
        <w:tc>
          <w:tcPr>
            <w:tcW w:w="1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225</w:t>
            </w:r>
          </w:p>
        </w:tc>
        <w:tc>
          <w:tcPr>
            <w:tcW w:w="9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9456,23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9456,23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Х</w:t>
            </w:r>
          </w:p>
        </w:tc>
      </w:tr>
      <w:tr w:rsidR="00264B5B" w:rsidRPr="007A545C" w:rsidTr="00C938F1">
        <w:trPr>
          <w:gridBefore w:val="1"/>
          <w:trHeight w:val="630"/>
        </w:trPr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Прочие работы, услуги</w:t>
            </w:r>
          </w:p>
        </w:tc>
        <w:tc>
          <w:tcPr>
            <w:tcW w:w="1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226</w:t>
            </w:r>
          </w:p>
        </w:tc>
        <w:tc>
          <w:tcPr>
            <w:tcW w:w="9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3733,02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3733,02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Х</w:t>
            </w:r>
          </w:p>
        </w:tc>
      </w:tr>
      <w:tr w:rsidR="00264B5B" w:rsidRPr="007A545C" w:rsidTr="00C938F1">
        <w:trPr>
          <w:gridBefore w:val="1"/>
          <w:trHeight w:val="630"/>
        </w:trPr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Прочие расходы</w:t>
            </w:r>
          </w:p>
        </w:tc>
        <w:tc>
          <w:tcPr>
            <w:tcW w:w="1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290</w:t>
            </w:r>
          </w:p>
        </w:tc>
        <w:tc>
          <w:tcPr>
            <w:tcW w:w="9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/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/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Х</w:t>
            </w:r>
          </w:p>
        </w:tc>
      </w:tr>
      <w:tr w:rsidR="00264B5B" w:rsidRPr="007A545C" w:rsidTr="00C938F1">
        <w:trPr>
          <w:gridBefore w:val="1"/>
          <w:trHeight w:val="630"/>
        </w:trPr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Увеличение стоимости основных средств</w:t>
            </w:r>
          </w:p>
        </w:tc>
        <w:tc>
          <w:tcPr>
            <w:tcW w:w="1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310</w:t>
            </w:r>
          </w:p>
        </w:tc>
        <w:tc>
          <w:tcPr>
            <w:tcW w:w="9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/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/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Х</w:t>
            </w:r>
          </w:p>
        </w:tc>
      </w:tr>
      <w:tr w:rsidR="00264B5B" w:rsidRPr="007A545C" w:rsidTr="00C938F1">
        <w:trPr>
          <w:gridBefore w:val="1"/>
          <w:trHeight w:val="630"/>
        </w:trPr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Увеличение стоимости материальных запасов</w:t>
            </w:r>
          </w:p>
        </w:tc>
        <w:tc>
          <w:tcPr>
            <w:tcW w:w="1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340</w:t>
            </w:r>
          </w:p>
        </w:tc>
        <w:tc>
          <w:tcPr>
            <w:tcW w:w="9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/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/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Х</w:t>
            </w:r>
          </w:p>
        </w:tc>
      </w:tr>
      <w:tr w:rsidR="00264B5B" w:rsidRPr="007A545C" w:rsidTr="00C938F1">
        <w:trPr>
          <w:gridBefore w:val="1"/>
          <w:trHeight w:val="630"/>
        </w:trPr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 w:rsidP="00F7539A">
            <w:r w:rsidRPr="007A545C">
              <w:rPr>
                <w:b/>
                <w:bCs/>
                <w:sz w:val="22"/>
                <w:szCs w:val="22"/>
              </w:rPr>
              <w:t>Выплаты по государственной услуге № 14:</w:t>
            </w:r>
            <w:r w:rsidRPr="007A545C">
              <w:rPr>
                <w:sz w:val="22"/>
                <w:szCs w:val="22"/>
              </w:rPr>
              <w:t xml:space="preserve"> </w:t>
            </w:r>
            <w:r w:rsidRPr="007A545C">
              <w:rPr>
                <w:b/>
                <w:bCs/>
                <w:sz w:val="22"/>
                <w:szCs w:val="22"/>
              </w:rPr>
              <w:t>Реализация образовательных программ среднего профессионального образования - программ подготовки специалистов среднего звена</w:t>
            </w:r>
          </w:p>
        </w:tc>
        <w:tc>
          <w:tcPr>
            <w:tcW w:w="1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9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85980,87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85980,87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Х</w:t>
            </w:r>
          </w:p>
        </w:tc>
      </w:tr>
      <w:tr w:rsidR="00264B5B" w:rsidRPr="007A545C" w:rsidTr="00C938F1">
        <w:trPr>
          <w:gridBefore w:val="1"/>
          <w:trHeight w:val="630"/>
        </w:trPr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в том числе:</w:t>
            </w:r>
          </w:p>
        </w:tc>
        <w:tc>
          <w:tcPr>
            <w:tcW w:w="1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9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/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/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Х</w:t>
            </w:r>
          </w:p>
        </w:tc>
      </w:tr>
      <w:tr w:rsidR="00264B5B" w:rsidRPr="007A545C" w:rsidTr="00C938F1">
        <w:trPr>
          <w:gridBefore w:val="1"/>
          <w:trHeight w:val="630"/>
        </w:trPr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 xml:space="preserve">Заработная плата </w:t>
            </w:r>
          </w:p>
        </w:tc>
        <w:tc>
          <w:tcPr>
            <w:tcW w:w="1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211</w:t>
            </w:r>
          </w:p>
        </w:tc>
        <w:tc>
          <w:tcPr>
            <w:tcW w:w="9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59930,17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59930,17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Х</w:t>
            </w:r>
          </w:p>
        </w:tc>
      </w:tr>
      <w:tr w:rsidR="00264B5B" w:rsidRPr="007A545C" w:rsidTr="00C938F1">
        <w:trPr>
          <w:gridBefore w:val="1"/>
          <w:trHeight w:val="630"/>
        </w:trPr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 xml:space="preserve">Прочие выплаты </w:t>
            </w:r>
          </w:p>
        </w:tc>
        <w:tc>
          <w:tcPr>
            <w:tcW w:w="1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212</w:t>
            </w:r>
          </w:p>
        </w:tc>
        <w:tc>
          <w:tcPr>
            <w:tcW w:w="9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/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/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Х</w:t>
            </w:r>
          </w:p>
        </w:tc>
      </w:tr>
      <w:tr w:rsidR="00264B5B" w:rsidRPr="007A545C" w:rsidTr="00C938F1">
        <w:trPr>
          <w:gridBefore w:val="1"/>
          <w:trHeight w:val="630"/>
        </w:trPr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 xml:space="preserve">Начисления на выплаты по оплате труда </w:t>
            </w:r>
          </w:p>
        </w:tc>
        <w:tc>
          <w:tcPr>
            <w:tcW w:w="1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213</w:t>
            </w:r>
          </w:p>
        </w:tc>
        <w:tc>
          <w:tcPr>
            <w:tcW w:w="9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16572,08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16572,08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Х</w:t>
            </w:r>
          </w:p>
        </w:tc>
      </w:tr>
      <w:tr w:rsidR="00264B5B" w:rsidRPr="007A545C" w:rsidTr="00C938F1">
        <w:trPr>
          <w:gridBefore w:val="1"/>
          <w:trHeight w:val="630"/>
        </w:trPr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Услуги связи</w:t>
            </w:r>
          </w:p>
        </w:tc>
        <w:tc>
          <w:tcPr>
            <w:tcW w:w="1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221</w:t>
            </w:r>
          </w:p>
        </w:tc>
        <w:tc>
          <w:tcPr>
            <w:tcW w:w="9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/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/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Х</w:t>
            </w:r>
          </w:p>
        </w:tc>
      </w:tr>
      <w:tr w:rsidR="00264B5B" w:rsidRPr="007A545C" w:rsidTr="00C938F1">
        <w:trPr>
          <w:gridBefore w:val="1"/>
          <w:trHeight w:val="630"/>
        </w:trPr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Транспортные услуги</w:t>
            </w:r>
          </w:p>
        </w:tc>
        <w:tc>
          <w:tcPr>
            <w:tcW w:w="1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222</w:t>
            </w:r>
          </w:p>
        </w:tc>
        <w:tc>
          <w:tcPr>
            <w:tcW w:w="9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/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/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Х</w:t>
            </w:r>
          </w:p>
        </w:tc>
      </w:tr>
      <w:tr w:rsidR="00264B5B" w:rsidRPr="007A545C" w:rsidTr="00C938F1">
        <w:trPr>
          <w:gridBefore w:val="1"/>
          <w:trHeight w:val="630"/>
        </w:trPr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Коммунальные услуги</w:t>
            </w:r>
          </w:p>
        </w:tc>
        <w:tc>
          <w:tcPr>
            <w:tcW w:w="1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223</w:t>
            </w:r>
          </w:p>
        </w:tc>
        <w:tc>
          <w:tcPr>
            <w:tcW w:w="9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8272,75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8272,75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Х</w:t>
            </w:r>
          </w:p>
        </w:tc>
      </w:tr>
      <w:tr w:rsidR="00264B5B" w:rsidRPr="007A545C" w:rsidTr="00C938F1">
        <w:trPr>
          <w:gridBefore w:val="1"/>
          <w:trHeight w:val="630"/>
        </w:trPr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Арендная плата за пользование имуществом</w:t>
            </w:r>
          </w:p>
        </w:tc>
        <w:tc>
          <w:tcPr>
            <w:tcW w:w="1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224</w:t>
            </w:r>
          </w:p>
        </w:tc>
        <w:tc>
          <w:tcPr>
            <w:tcW w:w="9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/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/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Х</w:t>
            </w:r>
          </w:p>
        </w:tc>
      </w:tr>
      <w:tr w:rsidR="00264B5B" w:rsidRPr="007A545C" w:rsidTr="00C938F1">
        <w:trPr>
          <w:gridBefore w:val="1"/>
          <w:trHeight w:val="630"/>
        </w:trPr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Работы, услуги по содержанию имущества</w:t>
            </w:r>
          </w:p>
        </w:tc>
        <w:tc>
          <w:tcPr>
            <w:tcW w:w="1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225</w:t>
            </w:r>
          </w:p>
        </w:tc>
        <w:tc>
          <w:tcPr>
            <w:tcW w:w="9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864,57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864,57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Х</w:t>
            </w:r>
          </w:p>
        </w:tc>
      </w:tr>
      <w:tr w:rsidR="00264B5B" w:rsidRPr="007A545C" w:rsidTr="00C938F1">
        <w:trPr>
          <w:gridBefore w:val="1"/>
          <w:trHeight w:val="630"/>
        </w:trPr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Прочие работы, услуги</w:t>
            </w:r>
          </w:p>
        </w:tc>
        <w:tc>
          <w:tcPr>
            <w:tcW w:w="1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226</w:t>
            </w:r>
          </w:p>
        </w:tc>
        <w:tc>
          <w:tcPr>
            <w:tcW w:w="9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341,30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341,30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Х</w:t>
            </w:r>
          </w:p>
        </w:tc>
      </w:tr>
      <w:tr w:rsidR="00264B5B" w:rsidRPr="007A545C" w:rsidTr="00C938F1">
        <w:trPr>
          <w:gridBefore w:val="1"/>
          <w:trHeight w:val="630"/>
        </w:trPr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Прочие расходы</w:t>
            </w:r>
          </w:p>
        </w:tc>
        <w:tc>
          <w:tcPr>
            <w:tcW w:w="1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290</w:t>
            </w:r>
          </w:p>
        </w:tc>
        <w:tc>
          <w:tcPr>
            <w:tcW w:w="9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/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/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Х</w:t>
            </w:r>
          </w:p>
        </w:tc>
      </w:tr>
      <w:tr w:rsidR="00264B5B" w:rsidRPr="007A545C" w:rsidTr="00C938F1">
        <w:trPr>
          <w:gridBefore w:val="1"/>
          <w:trHeight w:val="630"/>
        </w:trPr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Увеличение стоимости основных средств</w:t>
            </w:r>
          </w:p>
        </w:tc>
        <w:tc>
          <w:tcPr>
            <w:tcW w:w="1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310</w:t>
            </w:r>
          </w:p>
        </w:tc>
        <w:tc>
          <w:tcPr>
            <w:tcW w:w="9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/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/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Х</w:t>
            </w:r>
          </w:p>
        </w:tc>
      </w:tr>
      <w:tr w:rsidR="00264B5B" w:rsidRPr="007A545C" w:rsidTr="00C938F1">
        <w:trPr>
          <w:gridBefore w:val="1"/>
          <w:trHeight w:val="630"/>
        </w:trPr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Увеличение стоимости материальных запасов</w:t>
            </w:r>
          </w:p>
        </w:tc>
        <w:tc>
          <w:tcPr>
            <w:tcW w:w="1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340</w:t>
            </w:r>
          </w:p>
        </w:tc>
        <w:tc>
          <w:tcPr>
            <w:tcW w:w="9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/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/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Х</w:t>
            </w:r>
          </w:p>
        </w:tc>
      </w:tr>
      <w:tr w:rsidR="00264B5B" w:rsidRPr="007A545C" w:rsidTr="00C938F1">
        <w:trPr>
          <w:gridBefore w:val="1"/>
          <w:trHeight w:val="630"/>
        </w:trPr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 w:rsidP="00F7539A">
            <w:r w:rsidRPr="007A545C">
              <w:rPr>
                <w:b/>
                <w:bCs/>
                <w:sz w:val="22"/>
                <w:szCs w:val="22"/>
              </w:rPr>
              <w:t>Выплаты по государственной услуге № 15:</w:t>
            </w:r>
            <w:r w:rsidRPr="007A545C">
              <w:rPr>
                <w:sz w:val="22"/>
                <w:szCs w:val="22"/>
              </w:rPr>
              <w:t xml:space="preserve"> </w:t>
            </w:r>
            <w:r w:rsidRPr="007A545C">
              <w:rPr>
                <w:b/>
                <w:bCs/>
                <w:sz w:val="22"/>
                <w:szCs w:val="22"/>
              </w:rPr>
              <w:t>Реализация образовательных программ среднего профессионального образования - программ подготовки специалистов среднего звена</w:t>
            </w:r>
          </w:p>
        </w:tc>
        <w:tc>
          <w:tcPr>
            <w:tcW w:w="1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9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596492,44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596492,44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Х</w:t>
            </w:r>
          </w:p>
        </w:tc>
      </w:tr>
      <w:tr w:rsidR="00264B5B" w:rsidRPr="007A545C" w:rsidTr="00C938F1">
        <w:trPr>
          <w:gridBefore w:val="1"/>
          <w:trHeight w:val="630"/>
        </w:trPr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в том числе:</w:t>
            </w:r>
          </w:p>
        </w:tc>
        <w:tc>
          <w:tcPr>
            <w:tcW w:w="1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9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/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/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Х</w:t>
            </w:r>
          </w:p>
        </w:tc>
      </w:tr>
      <w:tr w:rsidR="00264B5B" w:rsidRPr="007A545C" w:rsidTr="00C938F1">
        <w:trPr>
          <w:gridBefore w:val="1"/>
          <w:trHeight w:val="630"/>
        </w:trPr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 xml:space="preserve">Заработная плата </w:t>
            </w:r>
          </w:p>
        </w:tc>
        <w:tc>
          <w:tcPr>
            <w:tcW w:w="1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211</w:t>
            </w:r>
          </w:p>
        </w:tc>
        <w:tc>
          <w:tcPr>
            <w:tcW w:w="9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415765,61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415765,61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Х</w:t>
            </w:r>
          </w:p>
        </w:tc>
      </w:tr>
      <w:tr w:rsidR="00264B5B" w:rsidRPr="007A545C" w:rsidTr="00C938F1">
        <w:trPr>
          <w:gridBefore w:val="1"/>
          <w:trHeight w:val="630"/>
        </w:trPr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 xml:space="preserve">Прочие выплаты </w:t>
            </w:r>
          </w:p>
        </w:tc>
        <w:tc>
          <w:tcPr>
            <w:tcW w:w="1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212</w:t>
            </w:r>
          </w:p>
        </w:tc>
        <w:tc>
          <w:tcPr>
            <w:tcW w:w="9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/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/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Х</w:t>
            </w:r>
          </w:p>
        </w:tc>
      </w:tr>
      <w:tr w:rsidR="00264B5B" w:rsidRPr="007A545C" w:rsidTr="00C938F1">
        <w:trPr>
          <w:gridBefore w:val="1"/>
          <w:trHeight w:val="630"/>
        </w:trPr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 xml:space="preserve">Начисления на выплаты по оплате труда </w:t>
            </w:r>
          </w:p>
        </w:tc>
        <w:tc>
          <w:tcPr>
            <w:tcW w:w="1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213</w:t>
            </w:r>
          </w:p>
        </w:tc>
        <w:tc>
          <w:tcPr>
            <w:tcW w:w="9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114968,83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114968,83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Х</w:t>
            </w:r>
          </w:p>
        </w:tc>
      </w:tr>
      <w:tr w:rsidR="00264B5B" w:rsidRPr="007A545C" w:rsidTr="00C938F1">
        <w:trPr>
          <w:gridBefore w:val="1"/>
          <w:trHeight w:val="630"/>
        </w:trPr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Услуги связи</w:t>
            </w:r>
          </w:p>
        </w:tc>
        <w:tc>
          <w:tcPr>
            <w:tcW w:w="1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221</w:t>
            </w:r>
          </w:p>
        </w:tc>
        <w:tc>
          <w:tcPr>
            <w:tcW w:w="9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/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/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Х</w:t>
            </w:r>
          </w:p>
        </w:tc>
      </w:tr>
      <w:tr w:rsidR="00264B5B" w:rsidRPr="007A545C" w:rsidTr="00C938F1">
        <w:trPr>
          <w:gridBefore w:val="1"/>
          <w:trHeight w:val="630"/>
        </w:trPr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Транспортные услуги</w:t>
            </w:r>
          </w:p>
        </w:tc>
        <w:tc>
          <w:tcPr>
            <w:tcW w:w="1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222</w:t>
            </w:r>
          </w:p>
        </w:tc>
        <w:tc>
          <w:tcPr>
            <w:tcW w:w="9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/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/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Х</w:t>
            </w:r>
          </w:p>
        </w:tc>
      </w:tr>
      <w:tr w:rsidR="00264B5B" w:rsidRPr="007A545C" w:rsidTr="00C938F1">
        <w:trPr>
          <w:gridBefore w:val="1"/>
          <w:trHeight w:val="630"/>
        </w:trPr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Коммунальные услуги</w:t>
            </w:r>
          </w:p>
        </w:tc>
        <w:tc>
          <w:tcPr>
            <w:tcW w:w="1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223</w:t>
            </w:r>
          </w:p>
        </w:tc>
        <w:tc>
          <w:tcPr>
            <w:tcW w:w="9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57392,25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57392,25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Х</w:t>
            </w:r>
          </w:p>
        </w:tc>
      </w:tr>
      <w:tr w:rsidR="00264B5B" w:rsidRPr="007A545C" w:rsidTr="00C938F1">
        <w:trPr>
          <w:gridBefore w:val="1"/>
          <w:trHeight w:val="630"/>
        </w:trPr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Арендная плата за пользование имуществом</w:t>
            </w:r>
          </w:p>
        </w:tc>
        <w:tc>
          <w:tcPr>
            <w:tcW w:w="1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224</w:t>
            </w:r>
          </w:p>
        </w:tc>
        <w:tc>
          <w:tcPr>
            <w:tcW w:w="9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/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/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Х</w:t>
            </w:r>
          </w:p>
        </w:tc>
      </w:tr>
      <w:tr w:rsidR="00264B5B" w:rsidRPr="007A545C" w:rsidTr="00C938F1">
        <w:trPr>
          <w:gridBefore w:val="1"/>
          <w:trHeight w:val="630"/>
        </w:trPr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Работы, услуги по содержанию имущества</w:t>
            </w:r>
          </w:p>
        </w:tc>
        <w:tc>
          <w:tcPr>
            <w:tcW w:w="1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225</w:t>
            </w:r>
          </w:p>
        </w:tc>
        <w:tc>
          <w:tcPr>
            <w:tcW w:w="9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5997,95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5997,95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Х</w:t>
            </w:r>
          </w:p>
        </w:tc>
      </w:tr>
      <w:tr w:rsidR="00264B5B" w:rsidRPr="007A545C" w:rsidTr="00C938F1">
        <w:trPr>
          <w:gridBefore w:val="1"/>
          <w:trHeight w:val="630"/>
        </w:trPr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Прочие работы, услуги</w:t>
            </w:r>
          </w:p>
        </w:tc>
        <w:tc>
          <w:tcPr>
            <w:tcW w:w="1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226</w:t>
            </w:r>
          </w:p>
        </w:tc>
        <w:tc>
          <w:tcPr>
            <w:tcW w:w="9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2367,80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2367,80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Х</w:t>
            </w:r>
          </w:p>
        </w:tc>
      </w:tr>
      <w:tr w:rsidR="00264B5B" w:rsidRPr="007A545C" w:rsidTr="00C938F1">
        <w:trPr>
          <w:gridBefore w:val="1"/>
          <w:trHeight w:val="630"/>
        </w:trPr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Прочие расходы</w:t>
            </w:r>
          </w:p>
        </w:tc>
        <w:tc>
          <w:tcPr>
            <w:tcW w:w="1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290</w:t>
            </w:r>
          </w:p>
        </w:tc>
        <w:tc>
          <w:tcPr>
            <w:tcW w:w="9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/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/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Х</w:t>
            </w:r>
          </w:p>
        </w:tc>
      </w:tr>
      <w:tr w:rsidR="00264B5B" w:rsidRPr="007A545C" w:rsidTr="00C938F1">
        <w:trPr>
          <w:gridBefore w:val="1"/>
          <w:trHeight w:val="630"/>
        </w:trPr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Увеличение стоимости основных средств</w:t>
            </w:r>
          </w:p>
        </w:tc>
        <w:tc>
          <w:tcPr>
            <w:tcW w:w="1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310</w:t>
            </w:r>
          </w:p>
        </w:tc>
        <w:tc>
          <w:tcPr>
            <w:tcW w:w="9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/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/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Х</w:t>
            </w:r>
          </w:p>
        </w:tc>
      </w:tr>
      <w:tr w:rsidR="00264B5B" w:rsidRPr="007A545C" w:rsidTr="00C938F1">
        <w:trPr>
          <w:gridBefore w:val="1"/>
          <w:trHeight w:val="630"/>
        </w:trPr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Увеличение стоимости материальных запасов</w:t>
            </w:r>
          </w:p>
        </w:tc>
        <w:tc>
          <w:tcPr>
            <w:tcW w:w="1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340</w:t>
            </w:r>
          </w:p>
        </w:tc>
        <w:tc>
          <w:tcPr>
            <w:tcW w:w="9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/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/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Х</w:t>
            </w:r>
          </w:p>
        </w:tc>
      </w:tr>
      <w:tr w:rsidR="00264B5B" w:rsidRPr="007A545C" w:rsidTr="00C938F1">
        <w:trPr>
          <w:gridBefore w:val="1"/>
          <w:trHeight w:val="630"/>
        </w:trPr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 w:rsidP="00F7539A">
            <w:pPr>
              <w:rPr>
                <w:b/>
                <w:bCs/>
              </w:rPr>
            </w:pPr>
            <w:r w:rsidRPr="007A545C">
              <w:rPr>
                <w:b/>
                <w:bCs/>
                <w:sz w:val="22"/>
                <w:szCs w:val="22"/>
              </w:rPr>
              <w:t>Выплаты по налогам, в качестве объекта налогообложения по которым признается имущество учреждения</w:t>
            </w:r>
          </w:p>
        </w:tc>
        <w:tc>
          <w:tcPr>
            <w:tcW w:w="11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290</w:t>
            </w:r>
          </w:p>
        </w:tc>
        <w:tc>
          <w:tcPr>
            <w:tcW w:w="9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189100,00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189100,00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ХХ</w:t>
            </w:r>
          </w:p>
        </w:tc>
      </w:tr>
      <w:tr w:rsidR="00264B5B" w:rsidRPr="007A545C" w:rsidTr="00C938F1">
        <w:trPr>
          <w:gridBefore w:val="1"/>
          <w:trHeight w:val="227"/>
        </w:trPr>
        <w:tc>
          <w:tcPr>
            <w:tcW w:w="21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из них: налог на землю</w:t>
            </w:r>
          </w:p>
        </w:tc>
        <w:tc>
          <w:tcPr>
            <w:tcW w:w="11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290</w:t>
            </w:r>
          </w:p>
        </w:tc>
        <w:tc>
          <w:tcPr>
            <w:tcW w:w="9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124210,00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124210,00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</w:tr>
      <w:tr w:rsidR="00264B5B" w:rsidRPr="007A545C" w:rsidTr="00C938F1">
        <w:trPr>
          <w:gridBefore w:val="1"/>
          <w:trHeight w:val="630"/>
        </w:trPr>
        <w:tc>
          <w:tcPr>
            <w:tcW w:w="21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из них: плата за негативное воздействие на окружающую среду</w:t>
            </w:r>
          </w:p>
        </w:tc>
        <w:tc>
          <w:tcPr>
            <w:tcW w:w="11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290</w:t>
            </w:r>
          </w:p>
        </w:tc>
        <w:tc>
          <w:tcPr>
            <w:tcW w:w="9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-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-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</w:tr>
      <w:tr w:rsidR="00264B5B" w:rsidRPr="007A545C" w:rsidTr="00C938F1">
        <w:trPr>
          <w:gridBefore w:val="1"/>
          <w:trHeight w:val="630"/>
        </w:trPr>
        <w:tc>
          <w:tcPr>
            <w:tcW w:w="21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из них: налог на имущество</w:t>
            </w:r>
          </w:p>
        </w:tc>
        <w:tc>
          <w:tcPr>
            <w:tcW w:w="11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290</w:t>
            </w:r>
          </w:p>
        </w:tc>
        <w:tc>
          <w:tcPr>
            <w:tcW w:w="9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64890,00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64890,00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</w:tr>
      <w:tr w:rsidR="00264B5B" w:rsidRPr="007A545C" w:rsidTr="00C938F1">
        <w:trPr>
          <w:gridBefore w:val="1"/>
          <w:trHeight w:val="630"/>
        </w:trPr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 w:rsidP="00F7539A">
            <w:pPr>
              <w:rPr>
                <w:b/>
                <w:bCs/>
              </w:rPr>
            </w:pPr>
            <w:r w:rsidRPr="007A545C">
              <w:rPr>
                <w:b/>
                <w:bCs/>
                <w:sz w:val="22"/>
                <w:szCs w:val="22"/>
              </w:rPr>
              <w:t>Выплаты по неиспользуемому для выполнения государственного задания имушеству, всего:</w:t>
            </w:r>
          </w:p>
        </w:tc>
        <w:tc>
          <w:tcPr>
            <w:tcW w:w="1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9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-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-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</w:tr>
      <w:tr w:rsidR="00264B5B" w:rsidRPr="007A545C" w:rsidTr="00C938F1">
        <w:trPr>
          <w:gridBefore w:val="1"/>
          <w:trHeight w:val="323"/>
        </w:trPr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 w:rsidP="00F7539A">
            <w:pPr>
              <w:rPr>
                <w:bCs/>
              </w:rPr>
            </w:pPr>
            <w:r w:rsidRPr="007A545C">
              <w:rPr>
                <w:bCs/>
                <w:sz w:val="22"/>
                <w:szCs w:val="22"/>
              </w:rPr>
              <w:t>Из них:</w:t>
            </w:r>
          </w:p>
        </w:tc>
        <w:tc>
          <w:tcPr>
            <w:tcW w:w="1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</w:p>
        </w:tc>
        <w:tc>
          <w:tcPr>
            <w:tcW w:w="9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-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-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</w:tr>
      <w:tr w:rsidR="00264B5B" w:rsidRPr="007A545C" w:rsidTr="00C938F1">
        <w:trPr>
          <w:gridBefore w:val="1"/>
          <w:trHeight w:val="397"/>
        </w:trPr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 xml:space="preserve">Заработная плата </w:t>
            </w:r>
          </w:p>
        </w:tc>
        <w:tc>
          <w:tcPr>
            <w:tcW w:w="11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211</w:t>
            </w:r>
          </w:p>
        </w:tc>
        <w:tc>
          <w:tcPr>
            <w:tcW w:w="9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-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-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</w:tr>
      <w:tr w:rsidR="00264B5B" w:rsidRPr="007A545C" w:rsidTr="00C938F1">
        <w:trPr>
          <w:gridBefore w:val="1"/>
          <w:trHeight w:val="403"/>
        </w:trPr>
        <w:tc>
          <w:tcPr>
            <w:tcW w:w="21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 xml:space="preserve">Прочие выплаты </w:t>
            </w:r>
          </w:p>
        </w:tc>
        <w:tc>
          <w:tcPr>
            <w:tcW w:w="11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212</w:t>
            </w:r>
          </w:p>
        </w:tc>
        <w:tc>
          <w:tcPr>
            <w:tcW w:w="9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-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-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</w:tr>
      <w:tr w:rsidR="00264B5B" w:rsidRPr="007A545C" w:rsidTr="00C938F1">
        <w:trPr>
          <w:gridBefore w:val="1"/>
          <w:trHeight w:val="630"/>
        </w:trPr>
        <w:tc>
          <w:tcPr>
            <w:tcW w:w="21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 xml:space="preserve">Начисления на выплаты по оплате труда </w:t>
            </w:r>
          </w:p>
        </w:tc>
        <w:tc>
          <w:tcPr>
            <w:tcW w:w="11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213</w:t>
            </w:r>
          </w:p>
        </w:tc>
        <w:tc>
          <w:tcPr>
            <w:tcW w:w="9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-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-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</w:tr>
      <w:tr w:rsidR="00264B5B" w:rsidRPr="007A545C" w:rsidTr="00C938F1">
        <w:trPr>
          <w:gridBefore w:val="1"/>
          <w:trHeight w:val="630"/>
        </w:trPr>
        <w:tc>
          <w:tcPr>
            <w:tcW w:w="21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Услуги связи</w:t>
            </w:r>
          </w:p>
        </w:tc>
        <w:tc>
          <w:tcPr>
            <w:tcW w:w="11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221</w:t>
            </w:r>
          </w:p>
        </w:tc>
        <w:tc>
          <w:tcPr>
            <w:tcW w:w="9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-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-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</w:tr>
      <w:tr w:rsidR="00264B5B" w:rsidRPr="007A545C" w:rsidTr="00C938F1">
        <w:trPr>
          <w:gridBefore w:val="1"/>
          <w:trHeight w:val="630"/>
        </w:trPr>
        <w:tc>
          <w:tcPr>
            <w:tcW w:w="21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Транспортные услуги</w:t>
            </w:r>
          </w:p>
        </w:tc>
        <w:tc>
          <w:tcPr>
            <w:tcW w:w="11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222</w:t>
            </w:r>
          </w:p>
        </w:tc>
        <w:tc>
          <w:tcPr>
            <w:tcW w:w="9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-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-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</w:tr>
      <w:tr w:rsidR="00264B5B" w:rsidRPr="007A545C" w:rsidTr="00C938F1">
        <w:trPr>
          <w:gridBefore w:val="1"/>
          <w:trHeight w:val="630"/>
        </w:trPr>
        <w:tc>
          <w:tcPr>
            <w:tcW w:w="21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Коммунальные услуги</w:t>
            </w:r>
          </w:p>
        </w:tc>
        <w:tc>
          <w:tcPr>
            <w:tcW w:w="11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223</w:t>
            </w:r>
          </w:p>
        </w:tc>
        <w:tc>
          <w:tcPr>
            <w:tcW w:w="9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-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-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</w:tr>
      <w:tr w:rsidR="00264B5B" w:rsidRPr="007A545C" w:rsidTr="00C938F1">
        <w:trPr>
          <w:gridBefore w:val="1"/>
          <w:trHeight w:val="630"/>
        </w:trPr>
        <w:tc>
          <w:tcPr>
            <w:tcW w:w="21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Арендная плата за пользование имуществом</w:t>
            </w:r>
          </w:p>
        </w:tc>
        <w:tc>
          <w:tcPr>
            <w:tcW w:w="11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224</w:t>
            </w:r>
          </w:p>
        </w:tc>
        <w:tc>
          <w:tcPr>
            <w:tcW w:w="9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-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-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</w:tr>
      <w:tr w:rsidR="00264B5B" w:rsidRPr="007A545C" w:rsidTr="00C938F1">
        <w:trPr>
          <w:gridBefore w:val="1"/>
          <w:trHeight w:val="630"/>
        </w:trPr>
        <w:tc>
          <w:tcPr>
            <w:tcW w:w="21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Работы, услуги по содержанию имущества</w:t>
            </w:r>
          </w:p>
        </w:tc>
        <w:tc>
          <w:tcPr>
            <w:tcW w:w="11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225</w:t>
            </w:r>
          </w:p>
        </w:tc>
        <w:tc>
          <w:tcPr>
            <w:tcW w:w="9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-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-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</w:tr>
      <w:tr w:rsidR="00264B5B" w:rsidRPr="007A545C" w:rsidTr="00C938F1">
        <w:trPr>
          <w:gridBefore w:val="1"/>
          <w:trHeight w:val="630"/>
        </w:trPr>
        <w:tc>
          <w:tcPr>
            <w:tcW w:w="21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Прочие работы, услуги</w:t>
            </w:r>
          </w:p>
        </w:tc>
        <w:tc>
          <w:tcPr>
            <w:tcW w:w="11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226</w:t>
            </w:r>
          </w:p>
        </w:tc>
        <w:tc>
          <w:tcPr>
            <w:tcW w:w="9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-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-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</w:tr>
      <w:tr w:rsidR="00264B5B" w:rsidRPr="007A545C" w:rsidTr="00C938F1">
        <w:trPr>
          <w:gridBefore w:val="1"/>
          <w:trHeight w:val="630"/>
        </w:trPr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Прочие расходы</w:t>
            </w:r>
          </w:p>
        </w:tc>
        <w:tc>
          <w:tcPr>
            <w:tcW w:w="1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290</w:t>
            </w:r>
          </w:p>
        </w:tc>
        <w:tc>
          <w:tcPr>
            <w:tcW w:w="9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-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-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</w:tr>
      <w:tr w:rsidR="00264B5B" w:rsidRPr="007A545C" w:rsidTr="00C938F1">
        <w:trPr>
          <w:gridBefore w:val="1"/>
          <w:trHeight w:val="630"/>
        </w:trPr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Увеличение стоимости основных средств</w:t>
            </w:r>
          </w:p>
        </w:tc>
        <w:tc>
          <w:tcPr>
            <w:tcW w:w="1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310</w:t>
            </w:r>
          </w:p>
        </w:tc>
        <w:tc>
          <w:tcPr>
            <w:tcW w:w="9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-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-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</w:tr>
      <w:tr w:rsidR="00264B5B" w:rsidRPr="007A545C" w:rsidTr="00C938F1">
        <w:trPr>
          <w:gridBefore w:val="1"/>
          <w:trHeight w:val="630"/>
        </w:trPr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Увеличение стоимости материальных запасов</w:t>
            </w:r>
          </w:p>
        </w:tc>
        <w:tc>
          <w:tcPr>
            <w:tcW w:w="11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340</w:t>
            </w:r>
          </w:p>
        </w:tc>
        <w:tc>
          <w:tcPr>
            <w:tcW w:w="9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-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-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</w:tr>
      <w:tr w:rsidR="00264B5B" w:rsidRPr="007A545C" w:rsidTr="00C938F1">
        <w:trPr>
          <w:gridBefore w:val="1"/>
          <w:trHeight w:val="630"/>
        </w:trPr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 w:rsidP="00F7539A">
            <w:pPr>
              <w:rPr>
                <w:b/>
                <w:bCs/>
              </w:rPr>
            </w:pPr>
            <w:r w:rsidRPr="007A545C">
              <w:rPr>
                <w:b/>
                <w:bCs/>
                <w:sz w:val="22"/>
                <w:szCs w:val="22"/>
              </w:rPr>
              <w:t>Выплаты по целевым субсидиям на иные цели, всего</w:t>
            </w:r>
          </w:p>
        </w:tc>
        <w:tc>
          <w:tcPr>
            <w:tcW w:w="11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9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1364264,50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1364264,50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</w:tr>
      <w:tr w:rsidR="00264B5B" w:rsidRPr="007A545C" w:rsidTr="00C938F1">
        <w:trPr>
          <w:gridBefore w:val="1"/>
          <w:trHeight w:val="315"/>
        </w:trPr>
        <w:tc>
          <w:tcPr>
            <w:tcW w:w="21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в том числе:</w:t>
            </w:r>
          </w:p>
        </w:tc>
        <w:tc>
          <w:tcPr>
            <w:tcW w:w="11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9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-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-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</w:tr>
      <w:tr w:rsidR="00264B5B" w:rsidRPr="007A545C" w:rsidTr="00C938F1">
        <w:trPr>
          <w:gridBefore w:val="1"/>
          <w:trHeight w:val="315"/>
        </w:trPr>
        <w:tc>
          <w:tcPr>
            <w:tcW w:w="21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Заработная плата</w:t>
            </w:r>
          </w:p>
        </w:tc>
        <w:tc>
          <w:tcPr>
            <w:tcW w:w="11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211</w:t>
            </w:r>
          </w:p>
        </w:tc>
        <w:tc>
          <w:tcPr>
            <w:tcW w:w="9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-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-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</w:tr>
      <w:tr w:rsidR="00264B5B" w:rsidRPr="007A545C" w:rsidTr="00C938F1">
        <w:trPr>
          <w:gridBefore w:val="1"/>
          <w:trHeight w:val="315"/>
        </w:trPr>
        <w:tc>
          <w:tcPr>
            <w:tcW w:w="21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 xml:space="preserve">Начисления на выплаты по оплате труда </w:t>
            </w:r>
          </w:p>
          <w:p w:rsidR="00264B5B" w:rsidRPr="007A545C" w:rsidRDefault="00264B5B" w:rsidP="00F7539A"/>
        </w:tc>
        <w:tc>
          <w:tcPr>
            <w:tcW w:w="11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213</w:t>
            </w:r>
          </w:p>
        </w:tc>
        <w:tc>
          <w:tcPr>
            <w:tcW w:w="9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-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-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</w:tr>
      <w:tr w:rsidR="00264B5B" w:rsidRPr="007A545C" w:rsidTr="00C938F1">
        <w:trPr>
          <w:gridBefore w:val="1"/>
          <w:trHeight w:val="315"/>
        </w:trPr>
        <w:tc>
          <w:tcPr>
            <w:tcW w:w="21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Услуги связи</w:t>
            </w:r>
          </w:p>
        </w:tc>
        <w:tc>
          <w:tcPr>
            <w:tcW w:w="11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221</w:t>
            </w:r>
          </w:p>
        </w:tc>
        <w:tc>
          <w:tcPr>
            <w:tcW w:w="9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-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-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</w:tr>
      <w:tr w:rsidR="00264B5B" w:rsidRPr="007A545C" w:rsidTr="00C938F1">
        <w:trPr>
          <w:gridBefore w:val="1"/>
          <w:trHeight w:val="315"/>
        </w:trPr>
        <w:tc>
          <w:tcPr>
            <w:tcW w:w="21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Транспортные услуги</w:t>
            </w:r>
          </w:p>
        </w:tc>
        <w:tc>
          <w:tcPr>
            <w:tcW w:w="11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222</w:t>
            </w:r>
          </w:p>
        </w:tc>
        <w:tc>
          <w:tcPr>
            <w:tcW w:w="9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-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-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</w:tr>
      <w:tr w:rsidR="00264B5B" w:rsidRPr="007A545C" w:rsidTr="00C938F1">
        <w:trPr>
          <w:gridBefore w:val="1"/>
          <w:trHeight w:val="315"/>
        </w:trPr>
        <w:tc>
          <w:tcPr>
            <w:tcW w:w="21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Коммунальные услуги</w:t>
            </w:r>
          </w:p>
        </w:tc>
        <w:tc>
          <w:tcPr>
            <w:tcW w:w="11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223</w:t>
            </w:r>
          </w:p>
        </w:tc>
        <w:tc>
          <w:tcPr>
            <w:tcW w:w="9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-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-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</w:tr>
      <w:tr w:rsidR="00264B5B" w:rsidRPr="007A545C" w:rsidTr="00C938F1">
        <w:trPr>
          <w:gridBefore w:val="1"/>
          <w:trHeight w:val="630"/>
        </w:trPr>
        <w:tc>
          <w:tcPr>
            <w:tcW w:w="21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Арендная плата за пользование имуществом</w:t>
            </w:r>
          </w:p>
        </w:tc>
        <w:tc>
          <w:tcPr>
            <w:tcW w:w="11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224</w:t>
            </w:r>
          </w:p>
        </w:tc>
        <w:tc>
          <w:tcPr>
            <w:tcW w:w="9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-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-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</w:tr>
      <w:tr w:rsidR="00264B5B" w:rsidRPr="007A545C" w:rsidTr="00C938F1">
        <w:trPr>
          <w:gridBefore w:val="1"/>
          <w:trHeight w:val="630"/>
        </w:trPr>
        <w:tc>
          <w:tcPr>
            <w:tcW w:w="21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Работы, услуги по содержанию имущества</w:t>
            </w:r>
          </w:p>
        </w:tc>
        <w:tc>
          <w:tcPr>
            <w:tcW w:w="11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225</w:t>
            </w:r>
          </w:p>
        </w:tc>
        <w:tc>
          <w:tcPr>
            <w:tcW w:w="9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-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-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</w:tr>
      <w:tr w:rsidR="00264B5B" w:rsidRPr="007A545C" w:rsidTr="00C938F1">
        <w:trPr>
          <w:gridBefore w:val="1"/>
          <w:trHeight w:val="315"/>
        </w:trPr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Прочие работы, услуги</w:t>
            </w:r>
          </w:p>
        </w:tc>
        <w:tc>
          <w:tcPr>
            <w:tcW w:w="1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226</w:t>
            </w:r>
          </w:p>
        </w:tc>
        <w:tc>
          <w:tcPr>
            <w:tcW w:w="9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-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-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</w:tr>
      <w:tr w:rsidR="00264B5B" w:rsidRPr="007A545C" w:rsidTr="00C938F1">
        <w:trPr>
          <w:gridBefore w:val="1"/>
          <w:trHeight w:val="630"/>
        </w:trPr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Увеличение стоимости основных средств</w:t>
            </w:r>
          </w:p>
        </w:tc>
        <w:tc>
          <w:tcPr>
            <w:tcW w:w="11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310</w:t>
            </w:r>
          </w:p>
        </w:tc>
        <w:tc>
          <w:tcPr>
            <w:tcW w:w="9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-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-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</w:tr>
      <w:tr w:rsidR="00264B5B" w:rsidRPr="007A545C" w:rsidTr="00C938F1">
        <w:trPr>
          <w:gridBefore w:val="1"/>
          <w:trHeight w:val="630"/>
        </w:trPr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Увеличение стоимости материальных запасов</w:t>
            </w:r>
          </w:p>
        </w:tc>
        <w:tc>
          <w:tcPr>
            <w:tcW w:w="11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340</w:t>
            </w:r>
          </w:p>
        </w:tc>
        <w:tc>
          <w:tcPr>
            <w:tcW w:w="9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-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-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</w:tr>
      <w:tr w:rsidR="00264B5B" w:rsidRPr="007A545C" w:rsidTr="00C938F1">
        <w:trPr>
          <w:gridBefore w:val="1"/>
          <w:trHeight w:val="380"/>
        </w:trPr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Прочие расходы</w:t>
            </w:r>
          </w:p>
        </w:tc>
        <w:tc>
          <w:tcPr>
            <w:tcW w:w="1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290</w:t>
            </w:r>
          </w:p>
        </w:tc>
        <w:tc>
          <w:tcPr>
            <w:tcW w:w="9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1364264,50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1364264,50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</w:tr>
      <w:tr w:rsidR="00264B5B" w:rsidRPr="007A545C" w:rsidTr="00C938F1">
        <w:trPr>
          <w:gridBefore w:val="1"/>
          <w:trHeight w:val="293"/>
        </w:trPr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 w:rsidP="00F7539A">
            <w:pPr>
              <w:rPr>
                <w:b/>
              </w:rPr>
            </w:pPr>
            <w:r w:rsidRPr="007A545C">
              <w:rPr>
                <w:b/>
                <w:sz w:val="22"/>
                <w:szCs w:val="22"/>
              </w:rPr>
              <w:t>из них:</w:t>
            </w:r>
          </w:p>
        </w:tc>
        <w:tc>
          <w:tcPr>
            <w:tcW w:w="1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 w:rsidP="00F7539A">
            <w:pPr>
              <w:jc w:val="center"/>
              <w:rPr>
                <w:b/>
              </w:rPr>
            </w:pPr>
            <w:r w:rsidRPr="007A545C">
              <w:rPr>
                <w:b/>
                <w:sz w:val="22"/>
                <w:szCs w:val="22"/>
              </w:rPr>
              <w:t>Х</w:t>
            </w:r>
          </w:p>
        </w:tc>
        <w:tc>
          <w:tcPr>
            <w:tcW w:w="9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 w:rsidP="00F7539A">
            <w:pPr>
              <w:jc w:val="center"/>
              <w:rPr>
                <w:b/>
              </w:rPr>
            </w:pPr>
            <w:r w:rsidRPr="007A545C">
              <w:rPr>
                <w:b/>
                <w:sz w:val="22"/>
                <w:szCs w:val="22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  <w:rPr>
                <w:b/>
              </w:rPr>
            </w:pPr>
            <w:r w:rsidRPr="007A545C">
              <w:rPr>
                <w:b/>
                <w:sz w:val="22"/>
                <w:szCs w:val="22"/>
              </w:rPr>
              <w:t>Х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  <w:rPr>
                <w:b/>
              </w:rPr>
            </w:pPr>
            <w:r w:rsidRPr="007A545C">
              <w:rPr>
                <w:b/>
                <w:sz w:val="22"/>
                <w:szCs w:val="22"/>
              </w:rPr>
              <w:t>Х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  <w:rPr>
                <w:b/>
              </w:rPr>
            </w:pPr>
          </w:p>
        </w:tc>
      </w:tr>
      <w:tr w:rsidR="00264B5B" w:rsidRPr="007A545C" w:rsidTr="00C938F1">
        <w:trPr>
          <w:gridBefore w:val="1"/>
          <w:trHeight w:val="630"/>
        </w:trPr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 w:rsidP="00F7539A">
            <w:pPr>
              <w:rPr>
                <w:b/>
                <w:bCs/>
              </w:rPr>
            </w:pPr>
            <w:r w:rsidRPr="007A545C">
              <w:rPr>
                <w:b/>
                <w:bCs/>
                <w:sz w:val="22"/>
                <w:szCs w:val="22"/>
              </w:rPr>
              <w:t>выплаты по целевой субсидии № 1:</w:t>
            </w:r>
            <w:r w:rsidRPr="007A545C">
              <w:rPr>
                <w:b/>
                <w:sz w:val="22"/>
                <w:szCs w:val="22"/>
              </w:rPr>
              <w:t xml:space="preserve"> </w:t>
            </w:r>
            <w:r w:rsidRPr="007A545C">
              <w:rPr>
                <w:sz w:val="22"/>
                <w:szCs w:val="22"/>
              </w:rPr>
              <w:t>С</w:t>
            </w:r>
            <w:r w:rsidRPr="007A545C">
              <w:rPr>
                <w:rStyle w:val="Strong"/>
                <w:bCs/>
                <w:sz w:val="22"/>
                <w:szCs w:val="22"/>
              </w:rPr>
              <w:t>убсидия на иные цели для осуществления выплаты государственной академической стипендии и (или) государственной социальной стипендии студентам государственных профессиональных образовательных организаций Свердловской области</w:t>
            </w:r>
          </w:p>
        </w:tc>
        <w:tc>
          <w:tcPr>
            <w:tcW w:w="1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9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012.1.024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1240240,50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1240240,50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</w:tr>
      <w:tr w:rsidR="00264B5B" w:rsidRPr="007A545C" w:rsidTr="00C938F1">
        <w:trPr>
          <w:gridBefore w:val="1"/>
          <w:trHeight w:val="315"/>
        </w:trPr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в том числе:</w:t>
            </w:r>
          </w:p>
        </w:tc>
        <w:tc>
          <w:tcPr>
            <w:tcW w:w="11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9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 w:rsidP="00F7539A">
            <w:pPr>
              <w:jc w:val="center"/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</w:tr>
      <w:tr w:rsidR="00264B5B" w:rsidRPr="007A545C" w:rsidTr="00C938F1">
        <w:trPr>
          <w:gridBefore w:val="1"/>
          <w:trHeight w:val="315"/>
        </w:trPr>
        <w:tc>
          <w:tcPr>
            <w:tcW w:w="21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Заработная плата</w:t>
            </w:r>
          </w:p>
        </w:tc>
        <w:tc>
          <w:tcPr>
            <w:tcW w:w="11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211</w:t>
            </w:r>
          </w:p>
        </w:tc>
        <w:tc>
          <w:tcPr>
            <w:tcW w:w="9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 w:rsidP="00F7539A">
            <w:pPr>
              <w:jc w:val="center"/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</w:tr>
      <w:tr w:rsidR="00264B5B" w:rsidRPr="007A545C" w:rsidTr="00C938F1">
        <w:trPr>
          <w:gridBefore w:val="1"/>
          <w:trHeight w:val="649"/>
        </w:trPr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 xml:space="preserve">Начисления на выплаты по оплате труда </w:t>
            </w:r>
          </w:p>
        </w:tc>
        <w:tc>
          <w:tcPr>
            <w:tcW w:w="1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213</w:t>
            </w:r>
          </w:p>
        </w:tc>
        <w:tc>
          <w:tcPr>
            <w:tcW w:w="9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 w:rsidP="00F7539A">
            <w:pPr>
              <w:jc w:val="center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</w:tr>
      <w:tr w:rsidR="00264B5B" w:rsidRPr="007A545C" w:rsidTr="00C938F1">
        <w:trPr>
          <w:gridBefore w:val="1"/>
          <w:trHeight w:val="315"/>
        </w:trPr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Услуги связи</w:t>
            </w:r>
          </w:p>
        </w:tc>
        <w:tc>
          <w:tcPr>
            <w:tcW w:w="1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221</w:t>
            </w:r>
          </w:p>
        </w:tc>
        <w:tc>
          <w:tcPr>
            <w:tcW w:w="9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 w:rsidP="00F7539A">
            <w:pPr>
              <w:jc w:val="center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</w:tr>
      <w:tr w:rsidR="00264B5B" w:rsidRPr="007A545C" w:rsidTr="00C938F1">
        <w:trPr>
          <w:gridBefore w:val="1"/>
          <w:trHeight w:val="315"/>
        </w:trPr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Транспортные услуги</w:t>
            </w:r>
          </w:p>
        </w:tc>
        <w:tc>
          <w:tcPr>
            <w:tcW w:w="1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222</w:t>
            </w:r>
          </w:p>
        </w:tc>
        <w:tc>
          <w:tcPr>
            <w:tcW w:w="9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 w:rsidP="00F7539A">
            <w:pPr>
              <w:jc w:val="center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</w:tr>
      <w:tr w:rsidR="00264B5B" w:rsidRPr="007A545C" w:rsidTr="00C938F1">
        <w:trPr>
          <w:gridBefore w:val="1"/>
          <w:trHeight w:val="315"/>
        </w:trPr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Коммунальные услуги</w:t>
            </w:r>
          </w:p>
        </w:tc>
        <w:tc>
          <w:tcPr>
            <w:tcW w:w="1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223</w:t>
            </w:r>
          </w:p>
        </w:tc>
        <w:tc>
          <w:tcPr>
            <w:tcW w:w="9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 w:rsidP="00F7539A">
            <w:pPr>
              <w:jc w:val="center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</w:tr>
      <w:tr w:rsidR="00264B5B" w:rsidRPr="007A545C" w:rsidTr="00C938F1">
        <w:trPr>
          <w:gridBefore w:val="1"/>
          <w:trHeight w:val="630"/>
        </w:trPr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Арендная плата за пользование имуществом</w:t>
            </w:r>
          </w:p>
        </w:tc>
        <w:tc>
          <w:tcPr>
            <w:tcW w:w="1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224</w:t>
            </w:r>
          </w:p>
        </w:tc>
        <w:tc>
          <w:tcPr>
            <w:tcW w:w="9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 w:rsidP="00F7539A">
            <w:pPr>
              <w:jc w:val="center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</w:tr>
      <w:tr w:rsidR="00264B5B" w:rsidRPr="007A545C" w:rsidTr="00C938F1">
        <w:trPr>
          <w:gridBefore w:val="1"/>
          <w:trHeight w:val="630"/>
        </w:trPr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Работы, услуги по содержанию имущества</w:t>
            </w:r>
          </w:p>
        </w:tc>
        <w:tc>
          <w:tcPr>
            <w:tcW w:w="11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225</w:t>
            </w:r>
          </w:p>
        </w:tc>
        <w:tc>
          <w:tcPr>
            <w:tcW w:w="9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 w:rsidP="00F7539A">
            <w:pPr>
              <w:jc w:val="center"/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</w:tr>
      <w:tr w:rsidR="00264B5B" w:rsidRPr="007A545C" w:rsidTr="00C938F1">
        <w:trPr>
          <w:gridBefore w:val="1"/>
          <w:trHeight w:val="315"/>
        </w:trPr>
        <w:tc>
          <w:tcPr>
            <w:tcW w:w="21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Прочие работы, услуги</w:t>
            </w:r>
          </w:p>
        </w:tc>
        <w:tc>
          <w:tcPr>
            <w:tcW w:w="11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226</w:t>
            </w:r>
          </w:p>
        </w:tc>
        <w:tc>
          <w:tcPr>
            <w:tcW w:w="9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 w:rsidP="00F7539A">
            <w:pPr>
              <w:jc w:val="center"/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</w:tr>
      <w:tr w:rsidR="00264B5B" w:rsidRPr="007A545C" w:rsidTr="00C938F1">
        <w:trPr>
          <w:gridBefore w:val="1"/>
          <w:trHeight w:val="630"/>
        </w:trPr>
        <w:tc>
          <w:tcPr>
            <w:tcW w:w="21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Увеличение стоимости основных средств</w:t>
            </w:r>
          </w:p>
        </w:tc>
        <w:tc>
          <w:tcPr>
            <w:tcW w:w="11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310</w:t>
            </w:r>
          </w:p>
        </w:tc>
        <w:tc>
          <w:tcPr>
            <w:tcW w:w="9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 w:rsidP="00F7539A">
            <w:pPr>
              <w:jc w:val="center"/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</w:tr>
      <w:tr w:rsidR="00264B5B" w:rsidRPr="007A545C" w:rsidTr="00C938F1">
        <w:trPr>
          <w:gridBefore w:val="1"/>
          <w:trHeight w:val="630"/>
        </w:trPr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Увеличение стоимости материальных запасов</w:t>
            </w:r>
          </w:p>
        </w:tc>
        <w:tc>
          <w:tcPr>
            <w:tcW w:w="1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340</w:t>
            </w:r>
          </w:p>
        </w:tc>
        <w:tc>
          <w:tcPr>
            <w:tcW w:w="9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 w:rsidP="00F7539A">
            <w:pPr>
              <w:jc w:val="center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</w:tr>
      <w:tr w:rsidR="00264B5B" w:rsidRPr="007A545C" w:rsidTr="00C938F1">
        <w:trPr>
          <w:gridBefore w:val="1"/>
          <w:trHeight w:val="392"/>
        </w:trPr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Прочие расходы</w:t>
            </w:r>
          </w:p>
        </w:tc>
        <w:tc>
          <w:tcPr>
            <w:tcW w:w="1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290</w:t>
            </w:r>
          </w:p>
        </w:tc>
        <w:tc>
          <w:tcPr>
            <w:tcW w:w="9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012.1.024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1240240,50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1240240,50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</w:tr>
      <w:tr w:rsidR="00264B5B" w:rsidRPr="007A545C" w:rsidTr="00C938F1">
        <w:trPr>
          <w:gridBefore w:val="1"/>
          <w:trHeight w:val="630"/>
        </w:trPr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 w:rsidP="00F7539A">
            <w:pPr>
              <w:rPr>
                <w:b/>
                <w:bCs/>
              </w:rPr>
            </w:pPr>
            <w:r w:rsidRPr="007A545C">
              <w:rPr>
                <w:b/>
                <w:bCs/>
                <w:sz w:val="22"/>
                <w:szCs w:val="22"/>
              </w:rPr>
              <w:t xml:space="preserve">Выплаты по целевой субсидии № 2: Субсидия </w:t>
            </w:r>
            <w:r w:rsidRPr="007A545C">
              <w:rPr>
                <w:rStyle w:val="Strong"/>
                <w:bCs/>
                <w:sz w:val="22"/>
                <w:szCs w:val="22"/>
              </w:rPr>
              <w:t>на осуществление выплаты материальной помощи студентам государственных профессиональных образовательных организаций Свердловской области</w:t>
            </w:r>
          </w:p>
        </w:tc>
        <w:tc>
          <w:tcPr>
            <w:tcW w:w="11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9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012.1.025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124024,00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124024,00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</w:tr>
      <w:tr w:rsidR="00264B5B" w:rsidRPr="007A545C" w:rsidTr="00C938F1">
        <w:trPr>
          <w:gridBefore w:val="1"/>
          <w:trHeight w:val="630"/>
        </w:trPr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в том числе:</w:t>
            </w:r>
          </w:p>
        </w:tc>
        <w:tc>
          <w:tcPr>
            <w:tcW w:w="11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9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/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/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/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Х</w:t>
            </w:r>
          </w:p>
        </w:tc>
      </w:tr>
      <w:tr w:rsidR="00264B5B" w:rsidRPr="007A545C" w:rsidTr="00C938F1">
        <w:trPr>
          <w:gridBefore w:val="1"/>
          <w:trHeight w:val="630"/>
        </w:trPr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Заработная плата</w:t>
            </w:r>
          </w:p>
        </w:tc>
        <w:tc>
          <w:tcPr>
            <w:tcW w:w="11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211</w:t>
            </w:r>
          </w:p>
        </w:tc>
        <w:tc>
          <w:tcPr>
            <w:tcW w:w="9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/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/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/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Х</w:t>
            </w:r>
          </w:p>
        </w:tc>
      </w:tr>
      <w:tr w:rsidR="00264B5B" w:rsidRPr="007A545C" w:rsidTr="00C938F1">
        <w:trPr>
          <w:gridBefore w:val="1"/>
          <w:trHeight w:val="630"/>
        </w:trPr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 xml:space="preserve">Начисления на выплаты по оплате труда </w:t>
            </w:r>
          </w:p>
        </w:tc>
        <w:tc>
          <w:tcPr>
            <w:tcW w:w="11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213</w:t>
            </w:r>
          </w:p>
        </w:tc>
        <w:tc>
          <w:tcPr>
            <w:tcW w:w="9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/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/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/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Х</w:t>
            </w:r>
          </w:p>
        </w:tc>
      </w:tr>
      <w:tr w:rsidR="00264B5B" w:rsidRPr="007A545C" w:rsidTr="00C938F1">
        <w:trPr>
          <w:gridBefore w:val="1"/>
          <w:trHeight w:val="630"/>
        </w:trPr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Услуги связи</w:t>
            </w:r>
          </w:p>
        </w:tc>
        <w:tc>
          <w:tcPr>
            <w:tcW w:w="11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221</w:t>
            </w:r>
          </w:p>
        </w:tc>
        <w:tc>
          <w:tcPr>
            <w:tcW w:w="9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/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/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/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Х</w:t>
            </w:r>
          </w:p>
        </w:tc>
      </w:tr>
      <w:tr w:rsidR="00264B5B" w:rsidRPr="007A545C" w:rsidTr="00C938F1">
        <w:trPr>
          <w:gridBefore w:val="1"/>
          <w:trHeight w:val="630"/>
        </w:trPr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Транспортные услуги</w:t>
            </w:r>
          </w:p>
        </w:tc>
        <w:tc>
          <w:tcPr>
            <w:tcW w:w="11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222</w:t>
            </w:r>
          </w:p>
        </w:tc>
        <w:tc>
          <w:tcPr>
            <w:tcW w:w="9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/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/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/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Х</w:t>
            </w:r>
          </w:p>
        </w:tc>
      </w:tr>
      <w:tr w:rsidR="00264B5B" w:rsidRPr="007A545C" w:rsidTr="00C938F1">
        <w:trPr>
          <w:gridBefore w:val="1"/>
          <w:trHeight w:val="630"/>
        </w:trPr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Коммунальные услуги</w:t>
            </w:r>
          </w:p>
        </w:tc>
        <w:tc>
          <w:tcPr>
            <w:tcW w:w="11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223</w:t>
            </w:r>
          </w:p>
        </w:tc>
        <w:tc>
          <w:tcPr>
            <w:tcW w:w="9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/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/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/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Х</w:t>
            </w:r>
          </w:p>
        </w:tc>
      </w:tr>
      <w:tr w:rsidR="00264B5B" w:rsidRPr="007A545C" w:rsidTr="00C938F1">
        <w:trPr>
          <w:gridBefore w:val="1"/>
          <w:trHeight w:val="630"/>
        </w:trPr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Арендная плата за пользование имуществом</w:t>
            </w:r>
          </w:p>
        </w:tc>
        <w:tc>
          <w:tcPr>
            <w:tcW w:w="11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224</w:t>
            </w:r>
          </w:p>
        </w:tc>
        <w:tc>
          <w:tcPr>
            <w:tcW w:w="9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/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/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/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Х</w:t>
            </w:r>
          </w:p>
        </w:tc>
      </w:tr>
      <w:tr w:rsidR="00264B5B" w:rsidRPr="007A545C" w:rsidTr="00C938F1">
        <w:trPr>
          <w:gridBefore w:val="1"/>
          <w:trHeight w:val="630"/>
        </w:trPr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Работы, услуги по содержанию имущества</w:t>
            </w:r>
          </w:p>
        </w:tc>
        <w:tc>
          <w:tcPr>
            <w:tcW w:w="11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225</w:t>
            </w:r>
          </w:p>
        </w:tc>
        <w:tc>
          <w:tcPr>
            <w:tcW w:w="9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/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/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/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Х</w:t>
            </w:r>
          </w:p>
        </w:tc>
      </w:tr>
      <w:tr w:rsidR="00264B5B" w:rsidRPr="007A545C" w:rsidTr="00C938F1">
        <w:trPr>
          <w:gridBefore w:val="1"/>
          <w:trHeight w:val="630"/>
        </w:trPr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Прочие работы, услуги</w:t>
            </w:r>
          </w:p>
        </w:tc>
        <w:tc>
          <w:tcPr>
            <w:tcW w:w="11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226</w:t>
            </w:r>
          </w:p>
        </w:tc>
        <w:tc>
          <w:tcPr>
            <w:tcW w:w="9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/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/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/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Х</w:t>
            </w:r>
          </w:p>
        </w:tc>
      </w:tr>
      <w:tr w:rsidR="00264B5B" w:rsidRPr="007A545C" w:rsidTr="00C938F1">
        <w:trPr>
          <w:gridBefore w:val="1"/>
          <w:trHeight w:val="630"/>
        </w:trPr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Увеличение стоимости основных средств</w:t>
            </w:r>
          </w:p>
        </w:tc>
        <w:tc>
          <w:tcPr>
            <w:tcW w:w="11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310</w:t>
            </w:r>
          </w:p>
        </w:tc>
        <w:tc>
          <w:tcPr>
            <w:tcW w:w="9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/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/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/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Х</w:t>
            </w:r>
          </w:p>
        </w:tc>
      </w:tr>
      <w:tr w:rsidR="00264B5B" w:rsidRPr="007A545C" w:rsidTr="00C938F1">
        <w:trPr>
          <w:gridBefore w:val="1"/>
          <w:trHeight w:val="630"/>
        </w:trPr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Увеличение стоимости материальных запасов</w:t>
            </w:r>
          </w:p>
        </w:tc>
        <w:tc>
          <w:tcPr>
            <w:tcW w:w="11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340</w:t>
            </w:r>
          </w:p>
        </w:tc>
        <w:tc>
          <w:tcPr>
            <w:tcW w:w="9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/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/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/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Х</w:t>
            </w:r>
          </w:p>
        </w:tc>
      </w:tr>
      <w:tr w:rsidR="00264B5B" w:rsidRPr="007A545C" w:rsidTr="00C938F1">
        <w:trPr>
          <w:gridBefore w:val="1"/>
          <w:trHeight w:val="630"/>
        </w:trPr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Прочие расходы</w:t>
            </w:r>
          </w:p>
        </w:tc>
        <w:tc>
          <w:tcPr>
            <w:tcW w:w="11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290</w:t>
            </w:r>
          </w:p>
        </w:tc>
        <w:tc>
          <w:tcPr>
            <w:tcW w:w="9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012.1.025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124024,00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124024,00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Х</w:t>
            </w:r>
          </w:p>
        </w:tc>
      </w:tr>
      <w:tr w:rsidR="00264B5B" w:rsidRPr="007A545C" w:rsidTr="00C938F1">
        <w:trPr>
          <w:gridBefore w:val="1"/>
          <w:trHeight w:val="630"/>
        </w:trPr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 w:rsidP="00F7539A">
            <w:pPr>
              <w:rPr>
                <w:b/>
                <w:bCs/>
              </w:rPr>
            </w:pPr>
            <w:r w:rsidRPr="007A545C">
              <w:rPr>
                <w:b/>
                <w:bCs/>
                <w:sz w:val="22"/>
                <w:szCs w:val="22"/>
              </w:rPr>
              <w:t xml:space="preserve">Выплаты по бюджетным инвестициям, всего </w:t>
            </w:r>
          </w:p>
        </w:tc>
        <w:tc>
          <w:tcPr>
            <w:tcW w:w="11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9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</w:tr>
      <w:tr w:rsidR="00264B5B" w:rsidRPr="007A545C" w:rsidTr="00C938F1">
        <w:trPr>
          <w:gridBefore w:val="1"/>
          <w:trHeight w:val="315"/>
        </w:trPr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в том числе:</w:t>
            </w:r>
          </w:p>
        </w:tc>
        <w:tc>
          <w:tcPr>
            <w:tcW w:w="11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9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</w:tr>
      <w:tr w:rsidR="00264B5B" w:rsidRPr="007A545C" w:rsidTr="00C938F1">
        <w:trPr>
          <w:gridBefore w:val="1"/>
          <w:trHeight w:val="315"/>
        </w:trPr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Заработная плата</w:t>
            </w:r>
          </w:p>
        </w:tc>
        <w:tc>
          <w:tcPr>
            <w:tcW w:w="11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211</w:t>
            </w:r>
          </w:p>
        </w:tc>
        <w:tc>
          <w:tcPr>
            <w:tcW w:w="9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</w:tr>
      <w:tr w:rsidR="00264B5B" w:rsidRPr="007A545C" w:rsidTr="00C938F1">
        <w:trPr>
          <w:gridBefore w:val="1"/>
          <w:trHeight w:val="525"/>
        </w:trPr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 xml:space="preserve">Начисления на выплаты по оплате труда </w:t>
            </w:r>
          </w:p>
        </w:tc>
        <w:tc>
          <w:tcPr>
            <w:tcW w:w="11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213</w:t>
            </w:r>
          </w:p>
        </w:tc>
        <w:tc>
          <w:tcPr>
            <w:tcW w:w="9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</w:tr>
      <w:tr w:rsidR="00264B5B" w:rsidRPr="007A545C" w:rsidTr="00C938F1">
        <w:trPr>
          <w:gridBefore w:val="1"/>
          <w:trHeight w:val="315"/>
        </w:trPr>
        <w:tc>
          <w:tcPr>
            <w:tcW w:w="21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Услуги связи</w:t>
            </w:r>
          </w:p>
        </w:tc>
        <w:tc>
          <w:tcPr>
            <w:tcW w:w="11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221</w:t>
            </w:r>
          </w:p>
        </w:tc>
        <w:tc>
          <w:tcPr>
            <w:tcW w:w="9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</w:tr>
      <w:tr w:rsidR="00264B5B" w:rsidRPr="007A545C" w:rsidTr="00C938F1">
        <w:trPr>
          <w:gridBefore w:val="1"/>
          <w:trHeight w:val="315"/>
        </w:trPr>
        <w:tc>
          <w:tcPr>
            <w:tcW w:w="21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Транспортные услуги</w:t>
            </w:r>
          </w:p>
        </w:tc>
        <w:tc>
          <w:tcPr>
            <w:tcW w:w="11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222</w:t>
            </w:r>
          </w:p>
        </w:tc>
        <w:tc>
          <w:tcPr>
            <w:tcW w:w="9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</w:tr>
      <w:tr w:rsidR="00264B5B" w:rsidRPr="007A545C" w:rsidTr="00C938F1">
        <w:trPr>
          <w:gridBefore w:val="1"/>
          <w:trHeight w:val="315"/>
        </w:trPr>
        <w:tc>
          <w:tcPr>
            <w:tcW w:w="21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Коммунальные услуги</w:t>
            </w:r>
          </w:p>
        </w:tc>
        <w:tc>
          <w:tcPr>
            <w:tcW w:w="11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223</w:t>
            </w:r>
          </w:p>
        </w:tc>
        <w:tc>
          <w:tcPr>
            <w:tcW w:w="9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</w:tr>
      <w:tr w:rsidR="00264B5B" w:rsidRPr="007A545C" w:rsidTr="00C938F1">
        <w:trPr>
          <w:gridBefore w:val="1"/>
          <w:trHeight w:val="630"/>
        </w:trPr>
        <w:tc>
          <w:tcPr>
            <w:tcW w:w="21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Арендная плата за пользование имуществом</w:t>
            </w:r>
          </w:p>
        </w:tc>
        <w:tc>
          <w:tcPr>
            <w:tcW w:w="11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224</w:t>
            </w:r>
          </w:p>
        </w:tc>
        <w:tc>
          <w:tcPr>
            <w:tcW w:w="9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</w:tr>
      <w:tr w:rsidR="00264B5B" w:rsidRPr="007A545C" w:rsidTr="00C938F1">
        <w:trPr>
          <w:gridBefore w:val="1"/>
          <w:trHeight w:val="630"/>
        </w:trPr>
        <w:tc>
          <w:tcPr>
            <w:tcW w:w="21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Работы, услуги по содержанию имущества</w:t>
            </w:r>
          </w:p>
        </w:tc>
        <w:tc>
          <w:tcPr>
            <w:tcW w:w="11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225</w:t>
            </w:r>
          </w:p>
        </w:tc>
        <w:tc>
          <w:tcPr>
            <w:tcW w:w="9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</w:tr>
      <w:tr w:rsidR="00264B5B" w:rsidRPr="007A545C" w:rsidTr="00C938F1">
        <w:trPr>
          <w:gridBefore w:val="1"/>
          <w:trHeight w:val="315"/>
        </w:trPr>
        <w:tc>
          <w:tcPr>
            <w:tcW w:w="21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Прочие работы, услуги</w:t>
            </w:r>
          </w:p>
        </w:tc>
        <w:tc>
          <w:tcPr>
            <w:tcW w:w="11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226</w:t>
            </w:r>
          </w:p>
        </w:tc>
        <w:tc>
          <w:tcPr>
            <w:tcW w:w="9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</w:tr>
      <w:tr w:rsidR="00264B5B" w:rsidRPr="007A545C" w:rsidTr="00C938F1">
        <w:trPr>
          <w:gridBefore w:val="1"/>
          <w:trHeight w:val="630"/>
        </w:trPr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Увеличение стоимости основных средств</w:t>
            </w:r>
          </w:p>
        </w:tc>
        <w:tc>
          <w:tcPr>
            <w:tcW w:w="1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310</w:t>
            </w:r>
          </w:p>
        </w:tc>
        <w:tc>
          <w:tcPr>
            <w:tcW w:w="9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</w:tr>
      <w:tr w:rsidR="00264B5B" w:rsidRPr="007A545C" w:rsidTr="00C938F1">
        <w:trPr>
          <w:gridBefore w:val="1"/>
          <w:trHeight w:val="630"/>
        </w:trPr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Увеличение стоимости материальных запасов</w:t>
            </w:r>
          </w:p>
        </w:tc>
        <w:tc>
          <w:tcPr>
            <w:tcW w:w="11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340</w:t>
            </w:r>
          </w:p>
        </w:tc>
        <w:tc>
          <w:tcPr>
            <w:tcW w:w="9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</w:tr>
      <w:tr w:rsidR="00264B5B" w:rsidRPr="007A545C" w:rsidTr="00C938F1">
        <w:trPr>
          <w:gridBefore w:val="1"/>
          <w:trHeight w:val="313"/>
        </w:trPr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 w:rsidP="00F7539A">
            <w:pPr>
              <w:rPr>
                <w:b/>
              </w:rPr>
            </w:pPr>
            <w:r w:rsidRPr="007A545C">
              <w:rPr>
                <w:b/>
                <w:sz w:val="22"/>
                <w:szCs w:val="22"/>
              </w:rPr>
              <w:t>Из них:</w:t>
            </w:r>
          </w:p>
        </w:tc>
        <w:tc>
          <w:tcPr>
            <w:tcW w:w="11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 w:rsidP="00F7539A">
            <w:pPr>
              <w:jc w:val="center"/>
              <w:rPr>
                <w:b/>
              </w:rPr>
            </w:pPr>
            <w:r w:rsidRPr="007A545C">
              <w:rPr>
                <w:b/>
                <w:sz w:val="22"/>
                <w:szCs w:val="22"/>
              </w:rPr>
              <w:t>Х</w:t>
            </w:r>
          </w:p>
        </w:tc>
        <w:tc>
          <w:tcPr>
            <w:tcW w:w="9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 w:rsidP="00F7539A">
            <w:pPr>
              <w:jc w:val="center"/>
              <w:rPr>
                <w:b/>
              </w:rPr>
            </w:pPr>
            <w:r w:rsidRPr="007A545C">
              <w:rPr>
                <w:b/>
                <w:sz w:val="22"/>
                <w:szCs w:val="22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  <w:rPr>
                <w:b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  <w:rPr>
                <w:b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 w:rsidP="00F7539A">
            <w:pPr>
              <w:jc w:val="center"/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  <w:rPr>
                <w:b/>
              </w:rPr>
            </w:pPr>
          </w:p>
        </w:tc>
      </w:tr>
      <w:tr w:rsidR="00264B5B" w:rsidRPr="007A545C" w:rsidTr="00C938F1">
        <w:trPr>
          <w:gridBefore w:val="1"/>
          <w:trHeight w:val="630"/>
        </w:trPr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 w:rsidP="00F7539A">
            <w:pPr>
              <w:rPr>
                <w:b/>
                <w:bCs/>
              </w:rPr>
            </w:pPr>
            <w:r w:rsidRPr="007A545C">
              <w:rPr>
                <w:b/>
                <w:bCs/>
                <w:sz w:val="22"/>
                <w:szCs w:val="22"/>
              </w:rPr>
              <w:t xml:space="preserve">выплаты по бюджетной инвестиции № 1 </w:t>
            </w:r>
          </w:p>
        </w:tc>
        <w:tc>
          <w:tcPr>
            <w:tcW w:w="1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9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</w:tr>
      <w:tr w:rsidR="00264B5B" w:rsidRPr="007A545C" w:rsidTr="00C938F1">
        <w:trPr>
          <w:gridBefore w:val="1"/>
          <w:trHeight w:val="315"/>
        </w:trPr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в том числе:</w:t>
            </w:r>
          </w:p>
        </w:tc>
        <w:tc>
          <w:tcPr>
            <w:tcW w:w="1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9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</w:tr>
      <w:tr w:rsidR="00264B5B" w:rsidRPr="007A545C" w:rsidTr="00C938F1">
        <w:trPr>
          <w:gridBefore w:val="1"/>
          <w:trHeight w:val="315"/>
        </w:trPr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Заработная плата</w:t>
            </w:r>
          </w:p>
        </w:tc>
        <w:tc>
          <w:tcPr>
            <w:tcW w:w="1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211</w:t>
            </w:r>
          </w:p>
        </w:tc>
        <w:tc>
          <w:tcPr>
            <w:tcW w:w="9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</w:tr>
      <w:tr w:rsidR="00264B5B" w:rsidRPr="007A545C" w:rsidTr="00C938F1">
        <w:trPr>
          <w:gridBefore w:val="1"/>
          <w:trHeight w:val="315"/>
        </w:trPr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 xml:space="preserve">Начисления на выплаты по оплате труда </w:t>
            </w:r>
          </w:p>
          <w:p w:rsidR="00264B5B" w:rsidRPr="007A545C" w:rsidRDefault="00264B5B" w:rsidP="00F7539A"/>
        </w:tc>
        <w:tc>
          <w:tcPr>
            <w:tcW w:w="11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213</w:t>
            </w:r>
          </w:p>
        </w:tc>
        <w:tc>
          <w:tcPr>
            <w:tcW w:w="9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</w:tr>
      <w:tr w:rsidR="00264B5B" w:rsidRPr="007A545C" w:rsidTr="00C938F1">
        <w:trPr>
          <w:gridBefore w:val="1"/>
          <w:trHeight w:val="315"/>
        </w:trPr>
        <w:tc>
          <w:tcPr>
            <w:tcW w:w="21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Услуги связи</w:t>
            </w:r>
          </w:p>
        </w:tc>
        <w:tc>
          <w:tcPr>
            <w:tcW w:w="11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221</w:t>
            </w:r>
          </w:p>
        </w:tc>
        <w:tc>
          <w:tcPr>
            <w:tcW w:w="9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</w:tr>
      <w:tr w:rsidR="00264B5B" w:rsidRPr="007A545C" w:rsidTr="00C938F1">
        <w:trPr>
          <w:gridBefore w:val="1"/>
          <w:trHeight w:val="315"/>
        </w:trPr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Транспортные услуги</w:t>
            </w:r>
          </w:p>
        </w:tc>
        <w:tc>
          <w:tcPr>
            <w:tcW w:w="1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222</w:t>
            </w:r>
          </w:p>
        </w:tc>
        <w:tc>
          <w:tcPr>
            <w:tcW w:w="9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</w:tr>
      <w:tr w:rsidR="00264B5B" w:rsidRPr="007A545C" w:rsidTr="00C938F1">
        <w:trPr>
          <w:gridBefore w:val="1"/>
          <w:trHeight w:val="315"/>
        </w:trPr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Коммунальные услуги</w:t>
            </w:r>
          </w:p>
        </w:tc>
        <w:tc>
          <w:tcPr>
            <w:tcW w:w="11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223</w:t>
            </w:r>
          </w:p>
        </w:tc>
        <w:tc>
          <w:tcPr>
            <w:tcW w:w="9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</w:tr>
      <w:tr w:rsidR="00264B5B" w:rsidRPr="007A545C" w:rsidTr="00C938F1">
        <w:trPr>
          <w:gridBefore w:val="1"/>
          <w:trHeight w:val="630"/>
        </w:trPr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Арендная плата за пользование имуществом</w:t>
            </w:r>
          </w:p>
        </w:tc>
        <w:tc>
          <w:tcPr>
            <w:tcW w:w="1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224</w:t>
            </w:r>
          </w:p>
        </w:tc>
        <w:tc>
          <w:tcPr>
            <w:tcW w:w="9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</w:tr>
      <w:tr w:rsidR="00264B5B" w:rsidRPr="007A545C" w:rsidTr="00C938F1">
        <w:trPr>
          <w:gridBefore w:val="1"/>
          <w:trHeight w:val="630"/>
        </w:trPr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Работы, услуги по содержанию имущества</w:t>
            </w:r>
          </w:p>
        </w:tc>
        <w:tc>
          <w:tcPr>
            <w:tcW w:w="1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225</w:t>
            </w:r>
          </w:p>
        </w:tc>
        <w:tc>
          <w:tcPr>
            <w:tcW w:w="9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</w:tr>
      <w:tr w:rsidR="00264B5B" w:rsidRPr="007A545C" w:rsidTr="00C938F1">
        <w:trPr>
          <w:gridBefore w:val="1"/>
          <w:trHeight w:val="315"/>
        </w:trPr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Прочие работы, услуги</w:t>
            </w:r>
          </w:p>
        </w:tc>
        <w:tc>
          <w:tcPr>
            <w:tcW w:w="1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226</w:t>
            </w:r>
          </w:p>
        </w:tc>
        <w:tc>
          <w:tcPr>
            <w:tcW w:w="9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</w:tr>
      <w:tr w:rsidR="00264B5B" w:rsidRPr="007A545C" w:rsidTr="00C938F1">
        <w:trPr>
          <w:gridBefore w:val="1"/>
          <w:trHeight w:val="630"/>
        </w:trPr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Увеличение стоимости основных средств</w:t>
            </w:r>
          </w:p>
        </w:tc>
        <w:tc>
          <w:tcPr>
            <w:tcW w:w="1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310</w:t>
            </w:r>
          </w:p>
        </w:tc>
        <w:tc>
          <w:tcPr>
            <w:tcW w:w="9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</w:tr>
      <w:tr w:rsidR="00264B5B" w:rsidRPr="007A545C" w:rsidTr="00C938F1">
        <w:trPr>
          <w:gridBefore w:val="1"/>
          <w:trHeight w:val="630"/>
        </w:trPr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Увеличение стоимости материальных запасов</w:t>
            </w:r>
          </w:p>
        </w:tc>
        <w:tc>
          <w:tcPr>
            <w:tcW w:w="11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340</w:t>
            </w:r>
          </w:p>
        </w:tc>
        <w:tc>
          <w:tcPr>
            <w:tcW w:w="9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</w:tr>
      <w:tr w:rsidR="00264B5B" w:rsidRPr="007A545C" w:rsidTr="00C938F1">
        <w:trPr>
          <w:gridBefore w:val="1"/>
          <w:trHeight w:val="630"/>
        </w:trPr>
        <w:tc>
          <w:tcPr>
            <w:tcW w:w="21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 w:rsidP="00F7539A">
            <w:pPr>
              <w:rPr>
                <w:b/>
                <w:bCs/>
              </w:rPr>
            </w:pPr>
            <w:r w:rsidRPr="007A545C">
              <w:rPr>
                <w:b/>
                <w:bCs/>
                <w:sz w:val="22"/>
                <w:szCs w:val="22"/>
              </w:rPr>
              <w:t>выплаты по бюджетной инвестиции № …..</w:t>
            </w:r>
          </w:p>
        </w:tc>
        <w:tc>
          <w:tcPr>
            <w:tcW w:w="11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9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</w:tr>
      <w:tr w:rsidR="00264B5B" w:rsidRPr="007A545C" w:rsidTr="00C938F1">
        <w:trPr>
          <w:gridBefore w:val="1"/>
          <w:trHeight w:val="630"/>
        </w:trPr>
        <w:tc>
          <w:tcPr>
            <w:tcW w:w="21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 w:rsidP="00F7539A">
            <w:pPr>
              <w:rPr>
                <w:b/>
              </w:rPr>
            </w:pPr>
            <w:r w:rsidRPr="007A545C">
              <w:rPr>
                <w:b/>
                <w:sz w:val="22"/>
                <w:szCs w:val="22"/>
              </w:rPr>
              <w:t>Выплаты от иной приносящей доход деятельности, всего:</w:t>
            </w:r>
          </w:p>
        </w:tc>
        <w:tc>
          <w:tcPr>
            <w:tcW w:w="11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9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2755823,34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2755823,34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-</w:t>
            </w:r>
          </w:p>
        </w:tc>
      </w:tr>
      <w:tr w:rsidR="00264B5B" w:rsidRPr="007A545C" w:rsidTr="00C938F1">
        <w:trPr>
          <w:gridBefore w:val="1"/>
          <w:trHeight w:val="415"/>
        </w:trPr>
        <w:tc>
          <w:tcPr>
            <w:tcW w:w="21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в том числе:</w:t>
            </w:r>
          </w:p>
        </w:tc>
        <w:tc>
          <w:tcPr>
            <w:tcW w:w="11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9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 w:rsidP="00F7539A">
            <w:pPr>
              <w:jc w:val="center"/>
            </w:pP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-</w:t>
            </w:r>
          </w:p>
        </w:tc>
      </w:tr>
      <w:tr w:rsidR="00264B5B" w:rsidRPr="007A545C" w:rsidTr="00C938F1">
        <w:trPr>
          <w:gridBefore w:val="1"/>
          <w:trHeight w:val="422"/>
        </w:trPr>
        <w:tc>
          <w:tcPr>
            <w:tcW w:w="21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Заработная плата</w:t>
            </w:r>
          </w:p>
        </w:tc>
        <w:tc>
          <w:tcPr>
            <w:tcW w:w="11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211</w:t>
            </w:r>
          </w:p>
        </w:tc>
        <w:tc>
          <w:tcPr>
            <w:tcW w:w="9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431884,00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431884,00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-</w:t>
            </w:r>
          </w:p>
        </w:tc>
      </w:tr>
      <w:tr w:rsidR="00264B5B" w:rsidRPr="007A545C" w:rsidTr="00C938F1">
        <w:trPr>
          <w:gridBefore w:val="1"/>
          <w:trHeight w:val="630"/>
        </w:trPr>
        <w:tc>
          <w:tcPr>
            <w:tcW w:w="21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Прочие выплаты</w:t>
            </w:r>
          </w:p>
        </w:tc>
        <w:tc>
          <w:tcPr>
            <w:tcW w:w="11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212</w:t>
            </w:r>
          </w:p>
        </w:tc>
        <w:tc>
          <w:tcPr>
            <w:tcW w:w="9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20000,00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20000,00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</w:p>
        </w:tc>
      </w:tr>
      <w:tr w:rsidR="00264B5B" w:rsidRPr="007A545C" w:rsidTr="00C938F1">
        <w:trPr>
          <w:gridBefore w:val="1"/>
          <w:trHeight w:val="630"/>
        </w:trPr>
        <w:tc>
          <w:tcPr>
            <w:tcW w:w="21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 xml:space="preserve">Начисления на выплаты по оплате труда </w:t>
            </w:r>
          </w:p>
        </w:tc>
        <w:tc>
          <w:tcPr>
            <w:tcW w:w="11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213</w:t>
            </w:r>
          </w:p>
        </w:tc>
        <w:tc>
          <w:tcPr>
            <w:tcW w:w="9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158842,00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158842,00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-</w:t>
            </w:r>
          </w:p>
        </w:tc>
      </w:tr>
      <w:tr w:rsidR="00264B5B" w:rsidRPr="007A545C" w:rsidTr="00C938F1">
        <w:trPr>
          <w:gridBefore w:val="1"/>
          <w:trHeight w:val="630"/>
        </w:trPr>
        <w:tc>
          <w:tcPr>
            <w:tcW w:w="21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Услуги связи</w:t>
            </w:r>
          </w:p>
        </w:tc>
        <w:tc>
          <w:tcPr>
            <w:tcW w:w="11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221</w:t>
            </w:r>
          </w:p>
        </w:tc>
        <w:tc>
          <w:tcPr>
            <w:tcW w:w="9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80000,00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80000,00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-</w:t>
            </w:r>
          </w:p>
        </w:tc>
      </w:tr>
      <w:tr w:rsidR="00264B5B" w:rsidRPr="007A545C" w:rsidTr="00C938F1">
        <w:trPr>
          <w:gridBefore w:val="1"/>
          <w:trHeight w:val="630"/>
        </w:trPr>
        <w:tc>
          <w:tcPr>
            <w:tcW w:w="21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Транспортные услуги</w:t>
            </w:r>
          </w:p>
        </w:tc>
        <w:tc>
          <w:tcPr>
            <w:tcW w:w="11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222</w:t>
            </w:r>
          </w:p>
        </w:tc>
        <w:tc>
          <w:tcPr>
            <w:tcW w:w="9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 w:rsidP="00F7539A">
            <w:pPr>
              <w:jc w:val="center"/>
            </w:pP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-</w:t>
            </w:r>
          </w:p>
        </w:tc>
      </w:tr>
      <w:tr w:rsidR="00264B5B" w:rsidRPr="007A545C" w:rsidTr="00C938F1">
        <w:trPr>
          <w:gridBefore w:val="1"/>
          <w:trHeight w:val="630"/>
        </w:trPr>
        <w:tc>
          <w:tcPr>
            <w:tcW w:w="21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Коммунальные услуги</w:t>
            </w:r>
          </w:p>
        </w:tc>
        <w:tc>
          <w:tcPr>
            <w:tcW w:w="11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223</w:t>
            </w:r>
          </w:p>
        </w:tc>
        <w:tc>
          <w:tcPr>
            <w:tcW w:w="9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1546345,00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1546345,00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-</w:t>
            </w:r>
          </w:p>
        </w:tc>
      </w:tr>
      <w:tr w:rsidR="00264B5B" w:rsidRPr="007A545C" w:rsidTr="00C938F1">
        <w:trPr>
          <w:gridBefore w:val="1"/>
          <w:trHeight w:val="630"/>
        </w:trPr>
        <w:tc>
          <w:tcPr>
            <w:tcW w:w="21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Арендная плата за пользование имуществом</w:t>
            </w:r>
          </w:p>
        </w:tc>
        <w:tc>
          <w:tcPr>
            <w:tcW w:w="11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224</w:t>
            </w:r>
          </w:p>
        </w:tc>
        <w:tc>
          <w:tcPr>
            <w:tcW w:w="9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 w:rsidP="00F7539A">
            <w:pPr>
              <w:jc w:val="center"/>
            </w:pP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-</w:t>
            </w:r>
          </w:p>
        </w:tc>
      </w:tr>
      <w:tr w:rsidR="00264B5B" w:rsidRPr="007A545C" w:rsidTr="00C938F1">
        <w:trPr>
          <w:gridBefore w:val="1"/>
          <w:trHeight w:val="630"/>
        </w:trPr>
        <w:tc>
          <w:tcPr>
            <w:tcW w:w="21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Работы, услуги по содержанию имущества</w:t>
            </w:r>
          </w:p>
        </w:tc>
        <w:tc>
          <w:tcPr>
            <w:tcW w:w="11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225</w:t>
            </w:r>
          </w:p>
        </w:tc>
        <w:tc>
          <w:tcPr>
            <w:tcW w:w="9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42118,39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42118,39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-</w:t>
            </w:r>
          </w:p>
        </w:tc>
      </w:tr>
      <w:tr w:rsidR="00264B5B" w:rsidRPr="007A545C" w:rsidTr="00C938F1">
        <w:trPr>
          <w:gridBefore w:val="1"/>
          <w:trHeight w:val="412"/>
        </w:trPr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Прочие работы, услуги</w:t>
            </w:r>
          </w:p>
        </w:tc>
        <w:tc>
          <w:tcPr>
            <w:tcW w:w="1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226</w:t>
            </w:r>
          </w:p>
        </w:tc>
        <w:tc>
          <w:tcPr>
            <w:tcW w:w="9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169319,95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169319,95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-</w:t>
            </w:r>
          </w:p>
        </w:tc>
      </w:tr>
      <w:tr w:rsidR="00264B5B" w:rsidRPr="007A545C" w:rsidTr="00C938F1">
        <w:trPr>
          <w:gridBefore w:val="1"/>
          <w:trHeight w:val="630"/>
        </w:trPr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Увеличение стоимости основных средств</w:t>
            </w:r>
          </w:p>
        </w:tc>
        <w:tc>
          <w:tcPr>
            <w:tcW w:w="1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310</w:t>
            </w:r>
          </w:p>
        </w:tc>
        <w:tc>
          <w:tcPr>
            <w:tcW w:w="9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 w:rsidP="00F7539A">
            <w:pPr>
              <w:jc w:val="center"/>
            </w:pP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-</w:t>
            </w:r>
          </w:p>
        </w:tc>
      </w:tr>
      <w:tr w:rsidR="00264B5B" w:rsidRPr="007A545C" w:rsidTr="00C938F1">
        <w:trPr>
          <w:gridBefore w:val="1"/>
          <w:trHeight w:val="630"/>
        </w:trPr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Увеличение стоимости материальных запасов</w:t>
            </w:r>
          </w:p>
        </w:tc>
        <w:tc>
          <w:tcPr>
            <w:tcW w:w="1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340</w:t>
            </w:r>
          </w:p>
        </w:tc>
        <w:tc>
          <w:tcPr>
            <w:tcW w:w="9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287814,00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287814,00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-</w:t>
            </w:r>
          </w:p>
        </w:tc>
      </w:tr>
      <w:tr w:rsidR="00264B5B" w:rsidRPr="007A545C" w:rsidTr="00C938F1">
        <w:trPr>
          <w:gridBefore w:val="1"/>
          <w:trHeight w:val="630"/>
        </w:trPr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Прочие расходы</w:t>
            </w:r>
          </w:p>
        </w:tc>
        <w:tc>
          <w:tcPr>
            <w:tcW w:w="1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290</w:t>
            </w:r>
          </w:p>
        </w:tc>
        <w:tc>
          <w:tcPr>
            <w:tcW w:w="9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19500,00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19500,00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-</w:t>
            </w:r>
          </w:p>
        </w:tc>
      </w:tr>
      <w:tr w:rsidR="00264B5B" w:rsidRPr="007A545C" w:rsidTr="00C938F1">
        <w:trPr>
          <w:gridBefore w:val="1"/>
          <w:trHeight w:val="295"/>
        </w:trPr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в том числе:</w:t>
            </w:r>
          </w:p>
        </w:tc>
        <w:tc>
          <w:tcPr>
            <w:tcW w:w="1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9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 w:rsidP="00F7539A">
            <w:pPr>
              <w:jc w:val="center"/>
            </w:pP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-</w:t>
            </w:r>
          </w:p>
        </w:tc>
      </w:tr>
      <w:tr w:rsidR="00264B5B" w:rsidRPr="007A545C" w:rsidTr="00C938F1">
        <w:trPr>
          <w:gridBefore w:val="1"/>
          <w:trHeight w:val="630"/>
        </w:trPr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 w:rsidP="00F7539A">
            <w:pPr>
              <w:rPr>
                <w:i/>
              </w:rPr>
            </w:pPr>
            <w:r w:rsidRPr="007A545C">
              <w:rPr>
                <w:i/>
                <w:sz w:val="22"/>
                <w:szCs w:val="22"/>
              </w:rPr>
              <w:t>Образовательные услуги, всего</w:t>
            </w:r>
          </w:p>
        </w:tc>
        <w:tc>
          <w:tcPr>
            <w:tcW w:w="1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9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2305823,34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2305823,34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-</w:t>
            </w:r>
          </w:p>
        </w:tc>
      </w:tr>
      <w:tr w:rsidR="00264B5B" w:rsidRPr="007A545C" w:rsidTr="00C938F1">
        <w:trPr>
          <w:gridBefore w:val="1"/>
          <w:trHeight w:val="630"/>
        </w:trPr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в том числе:</w:t>
            </w:r>
          </w:p>
        </w:tc>
        <w:tc>
          <w:tcPr>
            <w:tcW w:w="11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9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 w:rsidP="00F7539A">
            <w:pPr>
              <w:jc w:val="center"/>
            </w:pP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-</w:t>
            </w:r>
          </w:p>
        </w:tc>
      </w:tr>
      <w:tr w:rsidR="00264B5B" w:rsidRPr="007A545C" w:rsidTr="00C938F1">
        <w:trPr>
          <w:gridBefore w:val="1"/>
          <w:trHeight w:val="630"/>
        </w:trPr>
        <w:tc>
          <w:tcPr>
            <w:tcW w:w="21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Заработная плата</w:t>
            </w:r>
          </w:p>
        </w:tc>
        <w:tc>
          <w:tcPr>
            <w:tcW w:w="11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211</w:t>
            </w:r>
          </w:p>
        </w:tc>
        <w:tc>
          <w:tcPr>
            <w:tcW w:w="9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431884,00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431884,00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-</w:t>
            </w:r>
          </w:p>
        </w:tc>
      </w:tr>
      <w:tr w:rsidR="00264B5B" w:rsidRPr="007A545C" w:rsidTr="00C938F1">
        <w:trPr>
          <w:gridBefore w:val="1"/>
          <w:trHeight w:val="630"/>
        </w:trPr>
        <w:tc>
          <w:tcPr>
            <w:tcW w:w="21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Прочие выплаты</w:t>
            </w:r>
          </w:p>
        </w:tc>
        <w:tc>
          <w:tcPr>
            <w:tcW w:w="11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212</w:t>
            </w:r>
          </w:p>
        </w:tc>
        <w:tc>
          <w:tcPr>
            <w:tcW w:w="9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 w:rsidP="00F7539A">
            <w:pPr>
              <w:jc w:val="center"/>
            </w:pP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-</w:t>
            </w:r>
          </w:p>
        </w:tc>
      </w:tr>
      <w:tr w:rsidR="00264B5B" w:rsidRPr="007A545C" w:rsidTr="00C938F1">
        <w:trPr>
          <w:gridBefore w:val="1"/>
          <w:trHeight w:val="630"/>
        </w:trPr>
        <w:tc>
          <w:tcPr>
            <w:tcW w:w="21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 xml:space="preserve">Начисления на выплаты по оплате труда </w:t>
            </w:r>
          </w:p>
        </w:tc>
        <w:tc>
          <w:tcPr>
            <w:tcW w:w="11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213</w:t>
            </w:r>
          </w:p>
        </w:tc>
        <w:tc>
          <w:tcPr>
            <w:tcW w:w="9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158842,00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158842,00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-</w:t>
            </w:r>
          </w:p>
        </w:tc>
      </w:tr>
      <w:tr w:rsidR="00264B5B" w:rsidRPr="007A545C" w:rsidTr="00C938F1">
        <w:trPr>
          <w:gridBefore w:val="1"/>
          <w:trHeight w:val="630"/>
        </w:trPr>
        <w:tc>
          <w:tcPr>
            <w:tcW w:w="21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Услуги связи</w:t>
            </w:r>
          </w:p>
        </w:tc>
        <w:tc>
          <w:tcPr>
            <w:tcW w:w="11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221</w:t>
            </w:r>
          </w:p>
        </w:tc>
        <w:tc>
          <w:tcPr>
            <w:tcW w:w="9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80000,00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80000,00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-</w:t>
            </w:r>
          </w:p>
        </w:tc>
      </w:tr>
      <w:tr w:rsidR="00264B5B" w:rsidRPr="007A545C" w:rsidTr="00C938F1">
        <w:trPr>
          <w:gridBefore w:val="1"/>
          <w:trHeight w:val="630"/>
        </w:trPr>
        <w:tc>
          <w:tcPr>
            <w:tcW w:w="21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Транспортные услуги</w:t>
            </w:r>
          </w:p>
        </w:tc>
        <w:tc>
          <w:tcPr>
            <w:tcW w:w="11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222</w:t>
            </w:r>
          </w:p>
        </w:tc>
        <w:tc>
          <w:tcPr>
            <w:tcW w:w="9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 w:rsidP="00F7539A">
            <w:pPr>
              <w:jc w:val="center"/>
            </w:pP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-</w:t>
            </w:r>
          </w:p>
        </w:tc>
      </w:tr>
      <w:tr w:rsidR="00264B5B" w:rsidRPr="007A545C" w:rsidTr="00C938F1">
        <w:trPr>
          <w:gridBefore w:val="1"/>
          <w:trHeight w:val="630"/>
        </w:trPr>
        <w:tc>
          <w:tcPr>
            <w:tcW w:w="21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Коммунальные услуги</w:t>
            </w:r>
          </w:p>
        </w:tc>
        <w:tc>
          <w:tcPr>
            <w:tcW w:w="11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223</w:t>
            </w:r>
          </w:p>
        </w:tc>
        <w:tc>
          <w:tcPr>
            <w:tcW w:w="9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1433627,54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1433627,54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-</w:t>
            </w:r>
          </w:p>
        </w:tc>
      </w:tr>
      <w:tr w:rsidR="00264B5B" w:rsidRPr="007A545C" w:rsidTr="00C938F1">
        <w:trPr>
          <w:gridBefore w:val="1"/>
          <w:trHeight w:val="630"/>
        </w:trPr>
        <w:tc>
          <w:tcPr>
            <w:tcW w:w="21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Арендная плата за пользование имуществом</w:t>
            </w:r>
          </w:p>
        </w:tc>
        <w:tc>
          <w:tcPr>
            <w:tcW w:w="11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224</w:t>
            </w:r>
          </w:p>
        </w:tc>
        <w:tc>
          <w:tcPr>
            <w:tcW w:w="9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 w:rsidP="00F7539A">
            <w:pPr>
              <w:jc w:val="center"/>
            </w:pP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-</w:t>
            </w:r>
          </w:p>
        </w:tc>
      </w:tr>
      <w:tr w:rsidR="00264B5B" w:rsidRPr="007A545C" w:rsidTr="00C938F1">
        <w:trPr>
          <w:gridBefore w:val="1"/>
          <w:trHeight w:val="630"/>
        </w:trPr>
        <w:tc>
          <w:tcPr>
            <w:tcW w:w="21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Работы, услуги по содержанию имущества</w:t>
            </w:r>
          </w:p>
        </w:tc>
        <w:tc>
          <w:tcPr>
            <w:tcW w:w="11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225</w:t>
            </w:r>
          </w:p>
        </w:tc>
        <w:tc>
          <w:tcPr>
            <w:tcW w:w="9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 w:rsidP="00F7539A">
            <w:pPr>
              <w:jc w:val="center"/>
            </w:pP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-</w:t>
            </w:r>
          </w:p>
        </w:tc>
      </w:tr>
      <w:tr w:rsidR="00264B5B" w:rsidRPr="007A545C" w:rsidTr="00C938F1">
        <w:trPr>
          <w:gridBefore w:val="1"/>
          <w:trHeight w:val="630"/>
        </w:trPr>
        <w:tc>
          <w:tcPr>
            <w:tcW w:w="21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Прочие работы, услуги</w:t>
            </w:r>
          </w:p>
        </w:tc>
        <w:tc>
          <w:tcPr>
            <w:tcW w:w="11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226</w:t>
            </w:r>
          </w:p>
        </w:tc>
        <w:tc>
          <w:tcPr>
            <w:tcW w:w="9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 w:rsidP="00F7539A">
            <w:pPr>
              <w:jc w:val="center"/>
            </w:pP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-</w:t>
            </w:r>
          </w:p>
        </w:tc>
      </w:tr>
      <w:tr w:rsidR="00264B5B" w:rsidRPr="007A545C" w:rsidTr="00C938F1">
        <w:trPr>
          <w:gridBefore w:val="1"/>
          <w:trHeight w:val="630"/>
        </w:trPr>
        <w:tc>
          <w:tcPr>
            <w:tcW w:w="21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Прочие расходы</w:t>
            </w:r>
          </w:p>
        </w:tc>
        <w:tc>
          <w:tcPr>
            <w:tcW w:w="11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290</w:t>
            </w:r>
          </w:p>
        </w:tc>
        <w:tc>
          <w:tcPr>
            <w:tcW w:w="9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 w:rsidP="00F7539A">
            <w:pPr>
              <w:jc w:val="center"/>
            </w:pP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-</w:t>
            </w:r>
          </w:p>
        </w:tc>
      </w:tr>
      <w:tr w:rsidR="00264B5B" w:rsidRPr="007A545C" w:rsidTr="00C938F1">
        <w:trPr>
          <w:gridBefore w:val="1"/>
          <w:trHeight w:val="630"/>
        </w:trPr>
        <w:tc>
          <w:tcPr>
            <w:tcW w:w="21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Увеличение стоимости основных средств</w:t>
            </w:r>
          </w:p>
        </w:tc>
        <w:tc>
          <w:tcPr>
            <w:tcW w:w="11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310</w:t>
            </w:r>
          </w:p>
        </w:tc>
        <w:tc>
          <w:tcPr>
            <w:tcW w:w="9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 w:rsidP="00F7539A">
            <w:pPr>
              <w:jc w:val="center"/>
            </w:pP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-</w:t>
            </w:r>
          </w:p>
        </w:tc>
      </w:tr>
      <w:tr w:rsidR="00264B5B" w:rsidRPr="007A545C" w:rsidTr="00C938F1">
        <w:trPr>
          <w:gridBefore w:val="1"/>
          <w:trHeight w:val="630"/>
        </w:trPr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Увеличение стоимости материальных запасов</w:t>
            </w:r>
          </w:p>
        </w:tc>
        <w:tc>
          <w:tcPr>
            <w:tcW w:w="1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340</w:t>
            </w:r>
          </w:p>
        </w:tc>
        <w:tc>
          <w:tcPr>
            <w:tcW w:w="9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201469,80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201469,80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-</w:t>
            </w:r>
          </w:p>
        </w:tc>
      </w:tr>
      <w:tr w:rsidR="00264B5B" w:rsidRPr="007A545C" w:rsidTr="00C938F1">
        <w:trPr>
          <w:gridBefore w:val="1"/>
          <w:trHeight w:val="430"/>
        </w:trPr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из них:</w:t>
            </w:r>
          </w:p>
        </w:tc>
        <w:tc>
          <w:tcPr>
            <w:tcW w:w="11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9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 w:rsidP="00F7539A">
            <w:pPr>
              <w:jc w:val="center"/>
            </w:pP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-</w:t>
            </w:r>
          </w:p>
        </w:tc>
      </w:tr>
      <w:tr w:rsidR="00264B5B" w:rsidRPr="007A545C" w:rsidTr="00C938F1">
        <w:trPr>
          <w:gridBefore w:val="1"/>
          <w:trHeight w:val="279"/>
        </w:trPr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Услуга № 1 (Реализация образовательных программ среднего профессионального образования - программ подготовки квалифицированных рабочих, служащих)</w:t>
            </w:r>
          </w:p>
        </w:tc>
        <w:tc>
          <w:tcPr>
            <w:tcW w:w="11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9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5D1612">
            <w:pPr>
              <w:jc w:val="center"/>
            </w:pPr>
            <w:r w:rsidRPr="007A545C">
              <w:rPr>
                <w:sz w:val="22"/>
                <w:szCs w:val="22"/>
              </w:rPr>
              <w:t>2305823,34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 w:rsidP="005D1612">
            <w:pPr>
              <w:jc w:val="center"/>
            </w:pPr>
            <w:r w:rsidRPr="007A545C">
              <w:rPr>
                <w:sz w:val="22"/>
                <w:szCs w:val="22"/>
              </w:rPr>
              <w:t>2305823,34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-</w:t>
            </w:r>
          </w:p>
        </w:tc>
      </w:tr>
      <w:tr w:rsidR="00264B5B" w:rsidRPr="007A545C" w:rsidTr="00C938F1">
        <w:trPr>
          <w:gridBefore w:val="1"/>
          <w:trHeight w:val="630"/>
        </w:trPr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в том числе:</w:t>
            </w:r>
          </w:p>
        </w:tc>
        <w:tc>
          <w:tcPr>
            <w:tcW w:w="11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</w:p>
        </w:tc>
        <w:tc>
          <w:tcPr>
            <w:tcW w:w="9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5D1612">
            <w:pPr>
              <w:jc w:val="center"/>
            </w:pP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 w:rsidP="005D1612">
            <w:pPr>
              <w:jc w:val="center"/>
            </w:pP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-</w:t>
            </w:r>
          </w:p>
        </w:tc>
      </w:tr>
      <w:tr w:rsidR="00264B5B" w:rsidRPr="007A545C" w:rsidTr="00C938F1">
        <w:trPr>
          <w:gridBefore w:val="1"/>
          <w:trHeight w:val="630"/>
        </w:trPr>
        <w:tc>
          <w:tcPr>
            <w:tcW w:w="21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Заработная плата</w:t>
            </w:r>
          </w:p>
        </w:tc>
        <w:tc>
          <w:tcPr>
            <w:tcW w:w="11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211</w:t>
            </w:r>
          </w:p>
        </w:tc>
        <w:tc>
          <w:tcPr>
            <w:tcW w:w="9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5D1612">
            <w:pPr>
              <w:jc w:val="center"/>
            </w:pPr>
            <w:r w:rsidRPr="007A545C">
              <w:rPr>
                <w:sz w:val="22"/>
                <w:szCs w:val="22"/>
              </w:rPr>
              <w:t>431884,00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 w:rsidP="005D1612">
            <w:pPr>
              <w:jc w:val="center"/>
            </w:pPr>
            <w:r w:rsidRPr="007A545C">
              <w:rPr>
                <w:sz w:val="22"/>
                <w:szCs w:val="22"/>
              </w:rPr>
              <w:t>431884,00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-</w:t>
            </w:r>
          </w:p>
        </w:tc>
      </w:tr>
      <w:tr w:rsidR="00264B5B" w:rsidRPr="007A545C" w:rsidTr="00C938F1">
        <w:trPr>
          <w:gridBefore w:val="1"/>
          <w:trHeight w:val="630"/>
        </w:trPr>
        <w:tc>
          <w:tcPr>
            <w:tcW w:w="21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Прочие выплаты</w:t>
            </w:r>
          </w:p>
        </w:tc>
        <w:tc>
          <w:tcPr>
            <w:tcW w:w="11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212</w:t>
            </w:r>
          </w:p>
        </w:tc>
        <w:tc>
          <w:tcPr>
            <w:tcW w:w="9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5D1612">
            <w:pPr>
              <w:jc w:val="center"/>
            </w:pP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 w:rsidP="005D1612">
            <w:pPr>
              <w:jc w:val="center"/>
            </w:pP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-</w:t>
            </w:r>
          </w:p>
        </w:tc>
      </w:tr>
      <w:tr w:rsidR="00264B5B" w:rsidRPr="007A545C" w:rsidTr="00C938F1">
        <w:trPr>
          <w:gridBefore w:val="1"/>
          <w:trHeight w:val="630"/>
        </w:trPr>
        <w:tc>
          <w:tcPr>
            <w:tcW w:w="21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 xml:space="preserve">Начисления на выплаты по оплате труда </w:t>
            </w:r>
          </w:p>
        </w:tc>
        <w:tc>
          <w:tcPr>
            <w:tcW w:w="11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213</w:t>
            </w:r>
          </w:p>
        </w:tc>
        <w:tc>
          <w:tcPr>
            <w:tcW w:w="9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5D1612">
            <w:pPr>
              <w:jc w:val="center"/>
            </w:pPr>
            <w:r w:rsidRPr="007A545C">
              <w:rPr>
                <w:sz w:val="22"/>
                <w:szCs w:val="22"/>
              </w:rPr>
              <w:t>158842,00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 w:rsidP="005D1612">
            <w:pPr>
              <w:jc w:val="center"/>
            </w:pPr>
            <w:r w:rsidRPr="007A545C">
              <w:rPr>
                <w:sz w:val="22"/>
                <w:szCs w:val="22"/>
              </w:rPr>
              <w:t>158842,00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-</w:t>
            </w:r>
          </w:p>
        </w:tc>
      </w:tr>
      <w:tr w:rsidR="00264B5B" w:rsidRPr="007A545C" w:rsidTr="00C938F1">
        <w:trPr>
          <w:gridBefore w:val="1"/>
          <w:trHeight w:val="630"/>
        </w:trPr>
        <w:tc>
          <w:tcPr>
            <w:tcW w:w="21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Услуги связи</w:t>
            </w:r>
          </w:p>
        </w:tc>
        <w:tc>
          <w:tcPr>
            <w:tcW w:w="11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221</w:t>
            </w:r>
          </w:p>
        </w:tc>
        <w:tc>
          <w:tcPr>
            <w:tcW w:w="9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5D1612">
            <w:pPr>
              <w:jc w:val="center"/>
            </w:pPr>
            <w:r w:rsidRPr="007A545C">
              <w:rPr>
                <w:sz w:val="22"/>
                <w:szCs w:val="22"/>
              </w:rPr>
              <w:t>80000,00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 w:rsidP="005D1612">
            <w:pPr>
              <w:jc w:val="center"/>
            </w:pPr>
            <w:r w:rsidRPr="007A545C">
              <w:rPr>
                <w:sz w:val="22"/>
                <w:szCs w:val="22"/>
              </w:rPr>
              <w:t>80000,00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-</w:t>
            </w:r>
          </w:p>
        </w:tc>
      </w:tr>
      <w:tr w:rsidR="00264B5B" w:rsidRPr="007A545C" w:rsidTr="00C938F1">
        <w:trPr>
          <w:gridBefore w:val="1"/>
          <w:trHeight w:val="630"/>
        </w:trPr>
        <w:tc>
          <w:tcPr>
            <w:tcW w:w="21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Транспортные услуги</w:t>
            </w:r>
          </w:p>
        </w:tc>
        <w:tc>
          <w:tcPr>
            <w:tcW w:w="11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222</w:t>
            </w:r>
          </w:p>
        </w:tc>
        <w:tc>
          <w:tcPr>
            <w:tcW w:w="9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5D1612">
            <w:pPr>
              <w:jc w:val="center"/>
            </w:pP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 w:rsidP="005D1612">
            <w:pPr>
              <w:jc w:val="center"/>
            </w:pP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-</w:t>
            </w:r>
          </w:p>
        </w:tc>
      </w:tr>
      <w:tr w:rsidR="00264B5B" w:rsidRPr="007A545C" w:rsidTr="00C938F1">
        <w:trPr>
          <w:gridBefore w:val="1"/>
          <w:trHeight w:val="630"/>
        </w:trPr>
        <w:tc>
          <w:tcPr>
            <w:tcW w:w="21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Коммунальные услуги</w:t>
            </w:r>
          </w:p>
        </w:tc>
        <w:tc>
          <w:tcPr>
            <w:tcW w:w="11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223</w:t>
            </w:r>
          </w:p>
        </w:tc>
        <w:tc>
          <w:tcPr>
            <w:tcW w:w="9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5D1612">
            <w:pPr>
              <w:jc w:val="center"/>
            </w:pPr>
            <w:r w:rsidRPr="007A545C">
              <w:rPr>
                <w:sz w:val="22"/>
                <w:szCs w:val="22"/>
              </w:rPr>
              <w:t>1433627,54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 w:rsidP="005D1612">
            <w:pPr>
              <w:jc w:val="center"/>
            </w:pPr>
            <w:r w:rsidRPr="007A545C">
              <w:rPr>
                <w:sz w:val="22"/>
                <w:szCs w:val="22"/>
              </w:rPr>
              <w:t>1433627,54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-</w:t>
            </w:r>
          </w:p>
        </w:tc>
      </w:tr>
      <w:tr w:rsidR="00264B5B" w:rsidRPr="007A545C" w:rsidTr="00C938F1">
        <w:trPr>
          <w:gridBefore w:val="1"/>
          <w:trHeight w:val="630"/>
        </w:trPr>
        <w:tc>
          <w:tcPr>
            <w:tcW w:w="21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Арендная плата за пользование имуществом</w:t>
            </w:r>
          </w:p>
        </w:tc>
        <w:tc>
          <w:tcPr>
            <w:tcW w:w="11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224</w:t>
            </w:r>
          </w:p>
        </w:tc>
        <w:tc>
          <w:tcPr>
            <w:tcW w:w="9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 w:rsidP="00F7539A">
            <w:pPr>
              <w:jc w:val="center"/>
            </w:pP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-</w:t>
            </w:r>
          </w:p>
        </w:tc>
      </w:tr>
      <w:tr w:rsidR="00264B5B" w:rsidRPr="007A545C" w:rsidTr="00C938F1">
        <w:trPr>
          <w:gridBefore w:val="1"/>
          <w:trHeight w:val="630"/>
        </w:trPr>
        <w:tc>
          <w:tcPr>
            <w:tcW w:w="21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Работы, услуги по содержанию имущества</w:t>
            </w:r>
          </w:p>
        </w:tc>
        <w:tc>
          <w:tcPr>
            <w:tcW w:w="11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225</w:t>
            </w:r>
          </w:p>
        </w:tc>
        <w:tc>
          <w:tcPr>
            <w:tcW w:w="9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 w:rsidP="00F7539A">
            <w:pPr>
              <w:jc w:val="center"/>
            </w:pP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-</w:t>
            </w:r>
          </w:p>
        </w:tc>
      </w:tr>
      <w:tr w:rsidR="00264B5B" w:rsidRPr="007A545C" w:rsidTr="00C938F1">
        <w:trPr>
          <w:gridBefore w:val="1"/>
          <w:trHeight w:val="630"/>
        </w:trPr>
        <w:tc>
          <w:tcPr>
            <w:tcW w:w="21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Прочие работы, услуги</w:t>
            </w:r>
          </w:p>
        </w:tc>
        <w:tc>
          <w:tcPr>
            <w:tcW w:w="11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226</w:t>
            </w:r>
          </w:p>
        </w:tc>
        <w:tc>
          <w:tcPr>
            <w:tcW w:w="9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 w:rsidP="00F7539A">
            <w:pPr>
              <w:jc w:val="center"/>
            </w:pP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-</w:t>
            </w:r>
          </w:p>
        </w:tc>
      </w:tr>
      <w:tr w:rsidR="00264B5B" w:rsidRPr="007A545C" w:rsidTr="00C938F1">
        <w:trPr>
          <w:gridBefore w:val="1"/>
          <w:trHeight w:val="630"/>
        </w:trPr>
        <w:tc>
          <w:tcPr>
            <w:tcW w:w="21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Прочие расходы</w:t>
            </w:r>
          </w:p>
        </w:tc>
        <w:tc>
          <w:tcPr>
            <w:tcW w:w="11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290</w:t>
            </w:r>
          </w:p>
        </w:tc>
        <w:tc>
          <w:tcPr>
            <w:tcW w:w="9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 w:rsidP="00F7539A">
            <w:pPr>
              <w:jc w:val="center"/>
            </w:pP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-</w:t>
            </w:r>
          </w:p>
        </w:tc>
      </w:tr>
      <w:tr w:rsidR="00264B5B" w:rsidRPr="007A545C" w:rsidTr="00C938F1">
        <w:trPr>
          <w:gridBefore w:val="1"/>
          <w:trHeight w:val="630"/>
        </w:trPr>
        <w:tc>
          <w:tcPr>
            <w:tcW w:w="21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Увеличение стоимости основных средств</w:t>
            </w:r>
          </w:p>
        </w:tc>
        <w:tc>
          <w:tcPr>
            <w:tcW w:w="11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310</w:t>
            </w:r>
          </w:p>
        </w:tc>
        <w:tc>
          <w:tcPr>
            <w:tcW w:w="9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 w:rsidP="00F7539A">
            <w:pPr>
              <w:jc w:val="center"/>
            </w:pP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-</w:t>
            </w:r>
          </w:p>
        </w:tc>
      </w:tr>
      <w:tr w:rsidR="00264B5B" w:rsidRPr="007A545C" w:rsidTr="00C938F1">
        <w:trPr>
          <w:gridBefore w:val="1"/>
          <w:trHeight w:val="630"/>
        </w:trPr>
        <w:tc>
          <w:tcPr>
            <w:tcW w:w="21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Увеличение стоимости материальных запасов</w:t>
            </w:r>
          </w:p>
        </w:tc>
        <w:tc>
          <w:tcPr>
            <w:tcW w:w="1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340</w:t>
            </w:r>
          </w:p>
        </w:tc>
        <w:tc>
          <w:tcPr>
            <w:tcW w:w="9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201469,80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201469,80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-</w:t>
            </w:r>
          </w:p>
        </w:tc>
      </w:tr>
      <w:tr w:rsidR="00264B5B" w:rsidRPr="007A545C" w:rsidTr="00C938F1">
        <w:trPr>
          <w:gridBefore w:val="1"/>
          <w:trHeight w:val="630"/>
        </w:trPr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 w:rsidP="00F7539A">
            <w:pPr>
              <w:rPr>
                <w:i/>
              </w:rPr>
            </w:pPr>
            <w:r w:rsidRPr="007A545C">
              <w:rPr>
                <w:i/>
                <w:sz w:val="22"/>
                <w:szCs w:val="22"/>
              </w:rPr>
              <w:t>Собственные доходы, всего</w:t>
            </w:r>
          </w:p>
        </w:tc>
        <w:tc>
          <w:tcPr>
            <w:tcW w:w="11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9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450000,00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450000,00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-</w:t>
            </w:r>
          </w:p>
        </w:tc>
      </w:tr>
      <w:tr w:rsidR="00264B5B" w:rsidRPr="007A545C" w:rsidTr="00C938F1">
        <w:trPr>
          <w:gridBefore w:val="1"/>
          <w:trHeight w:val="528"/>
        </w:trPr>
        <w:tc>
          <w:tcPr>
            <w:tcW w:w="21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 w:rsidP="00330654">
            <w:r w:rsidRPr="007A545C">
              <w:rPr>
                <w:sz w:val="22"/>
                <w:szCs w:val="22"/>
              </w:rPr>
              <w:t>в том числе:</w:t>
            </w:r>
          </w:p>
        </w:tc>
        <w:tc>
          <w:tcPr>
            <w:tcW w:w="11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</w:p>
        </w:tc>
        <w:tc>
          <w:tcPr>
            <w:tcW w:w="9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 w:rsidP="00F7539A">
            <w:pPr>
              <w:jc w:val="center"/>
            </w:pP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-</w:t>
            </w:r>
          </w:p>
        </w:tc>
      </w:tr>
      <w:tr w:rsidR="00264B5B" w:rsidRPr="007A545C" w:rsidTr="00330654">
        <w:trPr>
          <w:gridBefore w:val="1"/>
          <w:trHeight w:val="528"/>
        </w:trPr>
        <w:tc>
          <w:tcPr>
            <w:tcW w:w="21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 w:rsidP="00330654">
            <w:r w:rsidRPr="007A545C">
              <w:rPr>
                <w:sz w:val="22"/>
                <w:szCs w:val="22"/>
              </w:rPr>
              <w:t>Заработная плата</w:t>
            </w:r>
          </w:p>
        </w:tc>
        <w:tc>
          <w:tcPr>
            <w:tcW w:w="11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211</w:t>
            </w:r>
          </w:p>
        </w:tc>
        <w:tc>
          <w:tcPr>
            <w:tcW w:w="9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151F4E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151F4E">
            <w:pPr>
              <w:jc w:val="center"/>
            </w:pP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151F4E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 w:rsidP="00151F4E">
            <w:pPr>
              <w:jc w:val="center"/>
            </w:pP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151F4E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-</w:t>
            </w:r>
          </w:p>
        </w:tc>
      </w:tr>
      <w:tr w:rsidR="00264B5B" w:rsidRPr="007A545C" w:rsidTr="00330654">
        <w:trPr>
          <w:gridBefore w:val="1"/>
          <w:trHeight w:val="528"/>
        </w:trPr>
        <w:tc>
          <w:tcPr>
            <w:tcW w:w="21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 w:rsidP="00330654">
            <w:r w:rsidRPr="007A545C">
              <w:rPr>
                <w:sz w:val="22"/>
                <w:szCs w:val="22"/>
              </w:rPr>
              <w:t>Прочие выплаты</w:t>
            </w:r>
          </w:p>
        </w:tc>
        <w:tc>
          <w:tcPr>
            <w:tcW w:w="11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212</w:t>
            </w:r>
          </w:p>
        </w:tc>
        <w:tc>
          <w:tcPr>
            <w:tcW w:w="9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151F4E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151F4E">
            <w:pPr>
              <w:jc w:val="center"/>
            </w:pPr>
            <w:r w:rsidRPr="007A545C">
              <w:rPr>
                <w:sz w:val="22"/>
                <w:szCs w:val="22"/>
              </w:rPr>
              <w:t>20000,00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151F4E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 w:rsidP="00151F4E">
            <w:pPr>
              <w:jc w:val="center"/>
            </w:pPr>
            <w:r w:rsidRPr="007A545C">
              <w:rPr>
                <w:sz w:val="22"/>
                <w:szCs w:val="22"/>
              </w:rPr>
              <w:t>20000,00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151F4E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-</w:t>
            </w:r>
          </w:p>
        </w:tc>
      </w:tr>
      <w:tr w:rsidR="00264B5B" w:rsidRPr="007A545C" w:rsidTr="00330654">
        <w:trPr>
          <w:gridBefore w:val="1"/>
          <w:trHeight w:val="528"/>
        </w:trPr>
        <w:tc>
          <w:tcPr>
            <w:tcW w:w="21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 w:rsidP="00330654">
            <w:r w:rsidRPr="007A545C">
              <w:rPr>
                <w:sz w:val="22"/>
                <w:szCs w:val="22"/>
              </w:rPr>
              <w:t xml:space="preserve">Начисления на выплаты по оплате труда </w:t>
            </w:r>
          </w:p>
        </w:tc>
        <w:tc>
          <w:tcPr>
            <w:tcW w:w="11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213</w:t>
            </w:r>
          </w:p>
        </w:tc>
        <w:tc>
          <w:tcPr>
            <w:tcW w:w="9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151F4E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151F4E">
            <w:pPr>
              <w:jc w:val="center"/>
            </w:pP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151F4E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 w:rsidP="00151F4E">
            <w:pPr>
              <w:jc w:val="center"/>
            </w:pP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151F4E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-</w:t>
            </w:r>
          </w:p>
        </w:tc>
      </w:tr>
      <w:tr w:rsidR="00264B5B" w:rsidRPr="007A545C" w:rsidTr="00330654">
        <w:trPr>
          <w:gridBefore w:val="1"/>
          <w:trHeight w:val="528"/>
        </w:trPr>
        <w:tc>
          <w:tcPr>
            <w:tcW w:w="21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 w:rsidP="00330654">
            <w:r w:rsidRPr="007A545C">
              <w:rPr>
                <w:sz w:val="22"/>
                <w:szCs w:val="22"/>
              </w:rPr>
              <w:t>Услуги связи</w:t>
            </w:r>
          </w:p>
        </w:tc>
        <w:tc>
          <w:tcPr>
            <w:tcW w:w="11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221</w:t>
            </w:r>
          </w:p>
        </w:tc>
        <w:tc>
          <w:tcPr>
            <w:tcW w:w="9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151F4E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151F4E">
            <w:pPr>
              <w:jc w:val="center"/>
            </w:pP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151F4E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 w:rsidP="00151F4E">
            <w:pPr>
              <w:jc w:val="center"/>
            </w:pP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151F4E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-</w:t>
            </w:r>
          </w:p>
        </w:tc>
      </w:tr>
      <w:tr w:rsidR="00264B5B" w:rsidRPr="007A545C" w:rsidTr="00330654">
        <w:trPr>
          <w:gridBefore w:val="1"/>
          <w:trHeight w:val="528"/>
        </w:trPr>
        <w:tc>
          <w:tcPr>
            <w:tcW w:w="21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 w:rsidP="00330654">
            <w:r w:rsidRPr="007A545C">
              <w:rPr>
                <w:sz w:val="22"/>
                <w:szCs w:val="22"/>
              </w:rPr>
              <w:t>Транспортные услуги</w:t>
            </w:r>
          </w:p>
        </w:tc>
        <w:tc>
          <w:tcPr>
            <w:tcW w:w="11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222</w:t>
            </w:r>
          </w:p>
        </w:tc>
        <w:tc>
          <w:tcPr>
            <w:tcW w:w="9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151F4E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151F4E">
            <w:pPr>
              <w:jc w:val="center"/>
            </w:pP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151F4E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 w:rsidP="00151F4E">
            <w:pPr>
              <w:jc w:val="center"/>
            </w:pP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151F4E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-</w:t>
            </w:r>
          </w:p>
        </w:tc>
      </w:tr>
      <w:tr w:rsidR="00264B5B" w:rsidRPr="007A545C" w:rsidTr="00330654">
        <w:trPr>
          <w:gridBefore w:val="1"/>
          <w:trHeight w:val="528"/>
        </w:trPr>
        <w:tc>
          <w:tcPr>
            <w:tcW w:w="21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 w:rsidP="00330654">
            <w:r w:rsidRPr="007A545C">
              <w:rPr>
                <w:sz w:val="22"/>
                <w:szCs w:val="22"/>
              </w:rPr>
              <w:t>Коммунальные услуги</w:t>
            </w:r>
          </w:p>
        </w:tc>
        <w:tc>
          <w:tcPr>
            <w:tcW w:w="11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223</w:t>
            </w:r>
          </w:p>
        </w:tc>
        <w:tc>
          <w:tcPr>
            <w:tcW w:w="9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151F4E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151F4E">
            <w:pPr>
              <w:jc w:val="center"/>
            </w:pPr>
            <w:r w:rsidRPr="007A545C">
              <w:rPr>
                <w:sz w:val="22"/>
                <w:szCs w:val="22"/>
              </w:rPr>
              <w:t>112717,46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151F4E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 w:rsidP="00151F4E">
            <w:pPr>
              <w:jc w:val="center"/>
            </w:pPr>
            <w:r w:rsidRPr="007A545C">
              <w:rPr>
                <w:sz w:val="22"/>
                <w:szCs w:val="22"/>
              </w:rPr>
              <w:t>112717,46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151F4E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-</w:t>
            </w:r>
          </w:p>
        </w:tc>
      </w:tr>
      <w:tr w:rsidR="00264B5B" w:rsidRPr="007A545C" w:rsidTr="00330654">
        <w:trPr>
          <w:gridBefore w:val="1"/>
          <w:trHeight w:val="528"/>
        </w:trPr>
        <w:tc>
          <w:tcPr>
            <w:tcW w:w="21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 w:rsidP="00330654">
            <w:r w:rsidRPr="007A545C">
              <w:rPr>
                <w:sz w:val="22"/>
                <w:szCs w:val="22"/>
              </w:rPr>
              <w:t>Арендная плата за пользование имуществом</w:t>
            </w:r>
          </w:p>
        </w:tc>
        <w:tc>
          <w:tcPr>
            <w:tcW w:w="11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224</w:t>
            </w:r>
          </w:p>
        </w:tc>
        <w:tc>
          <w:tcPr>
            <w:tcW w:w="9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151F4E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151F4E">
            <w:pPr>
              <w:jc w:val="center"/>
            </w:pP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151F4E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 w:rsidP="00151F4E">
            <w:pPr>
              <w:jc w:val="center"/>
            </w:pP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151F4E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-</w:t>
            </w:r>
          </w:p>
        </w:tc>
      </w:tr>
      <w:tr w:rsidR="00264B5B" w:rsidRPr="007A545C" w:rsidTr="00330654">
        <w:trPr>
          <w:gridBefore w:val="1"/>
          <w:trHeight w:val="528"/>
        </w:trPr>
        <w:tc>
          <w:tcPr>
            <w:tcW w:w="21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 w:rsidP="00330654">
            <w:r w:rsidRPr="007A545C">
              <w:rPr>
                <w:sz w:val="22"/>
                <w:szCs w:val="22"/>
              </w:rPr>
              <w:t>Работы, услуги по содержанию имущества</w:t>
            </w:r>
          </w:p>
        </w:tc>
        <w:tc>
          <w:tcPr>
            <w:tcW w:w="11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225</w:t>
            </w:r>
          </w:p>
        </w:tc>
        <w:tc>
          <w:tcPr>
            <w:tcW w:w="9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151F4E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151F4E">
            <w:pPr>
              <w:jc w:val="center"/>
            </w:pPr>
            <w:r w:rsidRPr="007A545C">
              <w:rPr>
                <w:sz w:val="22"/>
                <w:szCs w:val="22"/>
              </w:rPr>
              <w:t>42118,39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151F4E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 w:rsidP="00151F4E">
            <w:pPr>
              <w:jc w:val="center"/>
            </w:pPr>
            <w:r w:rsidRPr="007A545C">
              <w:rPr>
                <w:sz w:val="22"/>
                <w:szCs w:val="22"/>
              </w:rPr>
              <w:t>42118,39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151F4E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-</w:t>
            </w:r>
          </w:p>
        </w:tc>
      </w:tr>
      <w:tr w:rsidR="00264B5B" w:rsidRPr="007A545C" w:rsidTr="00330654">
        <w:trPr>
          <w:gridBefore w:val="1"/>
          <w:trHeight w:val="528"/>
        </w:trPr>
        <w:tc>
          <w:tcPr>
            <w:tcW w:w="21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 w:rsidP="00330654">
            <w:r w:rsidRPr="007A545C">
              <w:rPr>
                <w:sz w:val="22"/>
                <w:szCs w:val="22"/>
              </w:rPr>
              <w:t>Прочие работы, услуги</w:t>
            </w:r>
          </w:p>
        </w:tc>
        <w:tc>
          <w:tcPr>
            <w:tcW w:w="11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226</w:t>
            </w:r>
          </w:p>
        </w:tc>
        <w:tc>
          <w:tcPr>
            <w:tcW w:w="9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151F4E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151F4E">
            <w:pPr>
              <w:jc w:val="center"/>
            </w:pPr>
            <w:r w:rsidRPr="007A545C">
              <w:rPr>
                <w:sz w:val="22"/>
                <w:szCs w:val="22"/>
              </w:rPr>
              <w:t>169319,95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151F4E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 w:rsidP="00151F4E">
            <w:pPr>
              <w:jc w:val="center"/>
            </w:pPr>
            <w:r w:rsidRPr="007A545C">
              <w:rPr>
                <w:sz w:val="22"/>
                <w:szCs w:val="22"/>
              </w:rPr>
              <w:t>169319,95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151F4E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-</w:t>
            </w:r>
          </w:p>
        </w:tc>
      </w:tr>
      <w:tr w:rsidR="00264B5B" w:rsidRPr="007A545C" w:rsidTr="00330654">
        <w:trPr>
          <w:gridBefore w:val="1"/>
          <w:trHeight w:val="528"/>
        </w:trPr>
        <w:tc>
          <w:tcPr>
            <w:tcW w:w="21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 w:rsidP="00330654">
            <w:r w:rsidRPr="007A545C">
              <w:rPr>
                <w:sz w:val="22"/>
                <w:szCs w:val="22"/>
              </w:rPr>
              <w:t>Прочие расходы</w:t>
            </w:r>
          </w:p>
        </w:tc>
        <w:tc>
          <w:tcPr>
            <w:tcW w:w="11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290</w:t>
            </w:r>
          </w:p>
        </w:tc>
        <w:tc>
          <w:tcPr>
            <w:tcW w:w="9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151F4E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151F4E">
            <w:pPr>
              <w:jc w:val="center"/>
            </w:pPr>
            <w:r w:rsidRPr="007A545C">
              <w:rPr>
                <w:sz w:val="22"/>
                <w:szCs w:val="22"/>
              </w:rPr>
              <w:t>19500,00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151F4E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 w:rsidP="00151F4E">
            <w:pPr>
              <w:jc w:val="center"/>
            </w:pPr>
            <w:r w:rsidRPr="007A545C">
              <w:rPr>
                <w:sz w:val="22"/>
                <w:szCs w:val="22"/>
              </w:rPr>
              <w:t>19500,00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151F4E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-</w:t>
            </w:r>
          </w:p>
        </w:tc>
      </w:tr>
      <w:tr w:rsidR="00264B5B" w:rsidRPr="007A545C" w:rsidTr="00330654">
        <w:trPr>
          <w:gridBefore w:val="1"/>
          <w:trHeight w:val="528"/>
        </w:trPr>
        <w:tc>
          <w:tcPr>
            <w:tcW w:w="21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 w:rsidP="00330654">
            <w:r w:rsidRPr="007A545C">
              <w:rPr>
                <w:sz w:val="22"/>
                <w:szCs w:val="22"/>
              </w:rPr>
              <w:t>Увеличение стоимости основных средств</w:t>
            </w:r>
          </w:p>
        </w:tc>
        <w:tc>
          <w:tcPr>
            <w:tcW w:w="11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310</w:t>
            </w:r>
          </w:p>
        </w:tc>
        <w:tc>
          <w:tcPr>
            <w:tcW w:w="9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151F4E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151F4E">
            <w:pPr>
              <w:jc w:val="center"/>
            </w:pP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151F4E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 w:rsidP="00151F4E">
            <w:pPr>
              <w:jc w:val="center"/>
            </w:pP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151F4E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-</w:t>
            </w:r>
          </w:p>
        </w:tc>
      </w:tr>
      <w:tr w:rsidR="00264B5B" w:rsidRPr="007A545C" w:rsidTr="00330654">
        <w:trPr>
          <w:gridBefore w:val="1"/>
          <w:trHeight w:val="528"/>
        </w:trPr>
        <w:tc>
          <w:tcPr>
            <w:tcW w:w="21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 w:rsidP="00330654">
            <w:r w:rsidRPr="007A545C">
              <w:rPr>
                <w:sz w:val="22"/>
                <w:szCs w:val="22"/>
              </w:rPr>
              <w:t>Увеличение стоимости материальных запасов</w:t>
            </w:r>
          </w:p>
        </w:tc>
        <w:tc>
          <w:tcPr>
            <w:tcW w:w="11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340</w:t>
            </w:r>
          </w:p>
        </w:tc>
        <w:tc>
          <w:tcPr>
            <w:tcW w:w="9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151F4E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151F4E">
            <w:pPr>
              <w:jc w:val="center"/>
            </w:pPr>
            <w:r w:rsidRPr="007A545C">
              <w:rPr>
                <w:sz w:val="22"/>
                <w:szCs w:val="22"/>
              </w:rPr>
              <w:t>86344,20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151F4E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 w:rsidP="00151F4E">
            <w:pPr>
              <w:jc w:val="center"/>
            </w:pPr>
            <w:r w:rsidRPr="007A545C">
              <w:rPr>
                <w:sz w:val="22"/>
                <w:szCs w:val="22"/>
              </w:rPr>
              <w:t>86344,20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B5B" w:rsidRPr="007A545C" w:rsidRDefault="00264B5B" w:rsidP="00151F4E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-</w:t>
            </w:r>
          </w:p>
        </w:tc>
      </w:tr>
      <w:tr w:rsidR="00264B5B" w:rsidRPr="007A545C" w:rsidTr="00C938F1">
        <w:trPr>
          <w:gridBefore w:val="1"/>
          <w:trHeight w:val="528"/>
        </w:trPr>
        <w:tc>
          <w:tcPr>
            <w:tcW w:w="21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 w:rsidP="00F7539A">
            <w:pPr>
              <w:rPr>
                <w:i/>
              </w:rPr>
            </w:pPr>
            <w:r w:rsidRPr="007A545C">
              <w:rPr>
                <w:i/>
                <w:sz w:val="22"/>
                <w:szCs w:val="22"/>
              </w:rPr>
              <w:t>Услуги общежития, всего</w:t>
            </w:r>
          </w:p>
        </w:tc>
        <w:tc>
          <w:tcPr>
            <w:tcW w:w="11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9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 w:rsidP="00F7539A">
            <w:pPr>
              <w:jc w:val="center"/>
            </w:pP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-</w:t>
            </w:r>
          </w:p>
        </w:tc>
      </w:tr>
      <w:tr w:rsidR="00264B5B" w:rsidRPr="007A545C" w:rsidTr="00C938F1">
        <w:trPr>
          <w:gridBefore w:val="1"/>
          <w:trHeight w:val="630"/>
        </w:trPr>
        <w:tc>
          <w:tcPr>
            <w:tcW w:w="21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в том числе:</w:t>
            </w:r>
          </w:p>
        </w:tc>
        <w:tc>
          <w:tcPr>
            <w:tcW w:w="11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9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 w:rsidP="00F7539A">
            <w:pPr>
              <w:jc w:val="center"/>
            </w:pP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-</w:t>
            </w:r>
          </w:p>
        </w:tc>
      </w:tr>
      <w:tr w:rsidR="00264B5B" w:rsidRPr="007A545C" w:rsidTr="00C938F1">
        <w:trPr>
          <w:gridBefore w:val="1"/>
          <w:trHeight w:val="630"/>
        </w:trPr>
        <w:tc>
          <w:tcPr>
            <w:tcW w:w="21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Заработная плата</w:t>
            </w:r>
          </w:p>
        </w:tc>
        <w:tc>
          <w:tcPr>
            <w:tcW w:w="11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211</w:t>
            </w:r>
          </w:p>
        </w:tc>
        <w:tc>
          <w:tcPr>
            <w:tcW w:w="9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 w:rsidP="00F7539A">
            <w:pPr>
              <w:jc w:val="center"/>
            </w:pP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-</w:t>
            </w:r>
          </w:p>
        </w:tc>
      </w:tr>
      <w:tr w:rsidR="00264B5B" w:rsidRPr="007A545C" w:rsidTr="00C938F1">
        <w:trPr>
          <w:gridBefore w:val="1"/>
          <w:trHeight w:val="630"/>
        </w:trPr>
        <w:tc>
          <w:tcPr>
            <w:tcW w:w="21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Прочие выплаты</w:t>
            </w:r>
          </w:p>
        </w:tc>
        <w:tc>
          <w:tcPr>
            <w:tcW w:w="11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212</w:t>
            </w:r>
          </w:p>
        </w:tc>
        <w:tc>
          <w:tcPr>
            <w:tcW w:w="9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 w:rsidP="00F7539A">
            <w:pPr>
              <w:jc w:val="center"/>
            </w:pP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-</w:t>
            </w:r>
          </w:p>
        </w:tc>
      </w:tr>
      <w:tr w:rsidR="00264B5B" w:rsidRPr="007A545C" w:rsidTr="00C938F1">
        <w:trPr>
          <w:gridBefore w:val="1"/>
          <w:trHeight w:val="630"/>
        </w:trPr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 xml:space="preserve">Начисления на выплаты по оплате труда </w:t>
            </w:r>
          </w:p>
        </w:tc>
        <w:tc>
          <w:tcPr>
            <w:tcW w:w="1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213</w:t>
            </w:r>
          </w:p>
        </w:tc>
        <w:tc>
          <w:tcPr>
            <w:tcW w:w="9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 w:rsidP="00F7539A">
            <w:pPr>
              <w:jc w:val="center"/>
            </w:pP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-</w:t>
            </w:r>
          </w:p>
        </w:tc>
      </w:tr>
      <w:tr w:rsidR="00264B5B" w:rsidRPr="007A545C" w:rsidTr="00C938F1">
        <w:trPr>
          <w:gridBefore w:val="1"/>
          <w:trHeight w:val="630"/>
        </w:trPr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Услуги связи</w:t>
            </w:r>
          </w:p>
        </w:tc>
        <w:tc>
          <w:tcPr>
            <w:tcW w:w="1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221</w:t>
            </w:r>
          </w:p>
        </w:tc>
        <w:tc>
          <w:tcPr>
            <w:tcW w:w="9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 w:rsidP="00F7539A">
            <w:pPr>
              <w:jc w:val="center"/>
            </w:pP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-</w:t>
            </w:r>
          </w:p>
        </w:tc>
      </w:tr>
      <w:tr w:rsidR="00264B5B" w:rsidRPr="007A545C" w:rsidTr="00C938F1">
        <w:trPr>
          <w:gridBefore w:val="1"/>
          <w:trHeight w:val="630"/>
        </w:trPr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Транспортные услуги</w:t>
            </w:r>
          </w:p>
        </w:tc>
        <w:tc>
          <w:tcPr>
            <w:tcW w:w="1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222</w:t>
            </w:r>
          </w:p>
        </w:tc>
        <w:tc>
          <w:tcPr>
            <w:tcW w:w="9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 w:rsidP="00F7539A">
            <w:pPr>
              <w:jc w:val="center"/>
            </w:pP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-</w:t>
            </w:r>
          </w:p>
        </w:tc>
      </w:tr>
      <w:tr w:rsidR="00264B5B" w:rsidRPr="007A545C" w:rsidTr="00C938F1">
        <w:trPr>
          <w:gridBefore w:val="1"/>
          <w:trHeight w:val="630"/>
        </w:trPr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Коммунальные услуги</w:t>
            </w:r>
          </w:p>
        </w:tc>
        <w:tc>
          <w:tcPr>
            <w:tcW w:w="11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223</w:t>
            </w:r>
          </w:p>
        </w:tc>
        <w:tc>
          <w:tcPr>
            <w:tcW w:w="9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 w:rsidP="00F7539A">
            <w:pPr>
              <w:jc w:val="center"/>
            </w:pP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-</w:t>
            </w:r>
          </w:p>
        </w:tc>
      </w:tr>
      <w:tr w:rsidR="00264B5B" w:rsidRPr="007A545C" w:rsidTr="00C938F1">
        <w:trPr>
          <w:gridBefore w:val="1"/>
          <w:trHeight w:val="630"/>
        </w:trPr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Арендная плата за пользование имуществом</w:t>
            </w:r>
          </w:p>
        </w:tc>
        <w:tc>
          <w:tcPr>
            <w:tcW w:w="1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224</w:t>
            </w:r>
          </w:p>
        </w:tc>
        <w:tc>
          <w:tcPr>
            <w:tcW w:w="9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 w:rsidP="00F7539A">
            <w:pPr>
              <w:jc w:val="center"/>
            </w:pP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-</w:t>
            </w:r>
          </w:p>
        </w:tc>
      </w:tr>
      <w:tr w:rsidR="00264B5B" w:rsidRPr="007A545C" w:rsidTr="00C938F1">
        <w:trPr>
          <w:gridBefore w:val="1"/>
          <w:trHeight w:val="630"/>
        </w:trPr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Работы, услуги по содержанию имущества</w:t>
            </w:r>
          </w:p>
        </w:tc>
        <w:tc>
          <w:tcPr>
            <w:tcW w:w="1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225</w:t>
            </w:r>
          </w:p>
        </w:tc>
        <w:tc>
          <w:tcPr>
            <w:tcW w:w="9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 w:rsidP="00F7539A">
            <w:pPr>
              <w:jc w:val="center"/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-</w:t>
            </w:r>
          </w:p>
        </w:tc>
      </w:tr>
      <w:tr w:rsidR="00264B5B" w:rsidRPr="007A545C" w:rsidTr="00C938F1">
        <w:trPr>
          <w:gridBefore w:val="1"/>
          <w:trHeight w:val="630"/>
        </w:trPr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Прочие работы, услуги</w:t>
            </w:r>
          </w:p>
        </w:tc>
        <w:tc>
          <w:tcPr>
            <w:tcW w:w="1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226</w:t>
            </w:r>
          </w:p>
        </w:tc>
        <w:tc>
          <w:tcPr>
            <w:tcW w:w="9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 w:rsidP="00F7539A">
            <w:pPr>
              <w:jc w:val="center"/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-</w:t>
            </w:r>
          </w:p>
        </w:tc>
      </w:tr>
      <w:tr w:rsidR="00264B5B" w:rsidRPr="007A545C" w:rsidTr="00C938F1">
        <w:trPr>
          <w:gridBefore w:val="1"/>
          <w:trHeight w:val="630"/>
        </w:trPr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Прочие расходы</w:t>
            </w:r>
          </w:p>
        </w:tc>
        <w:tc>
          <w:tcPr>
            <w:tcW w:w="11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290</w:t>
            </w:r>
          </w:p>
        </w:tc>
        <w:tc>
          <w:tcPr>
            <w:tcW w:w="9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 w:rsidP="00F7539A">
            <w:pPr>
              <w:jc w:val="center"/>
            </w:pP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-</w:t>
            </w:r>
          </w:p>
        </w:tc>
      </w:tr>
      <w:tr w:rsidR="00264B5B" w:rsidRPr="007A545C" w:rsidTr="00C938F1">
        <w:trPr>
          <w:gridBefore w:val="1"/>
          <w:trHeight w:val="630"/>
        </w:trPr>
        <w:tc>
          <w:tcPr>
            <w:tcW w:w="21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Увеличение стоимости основных средств</w:t>
            </w:r>
          </w:p>
        </w:tc>
        <w:tc>
          <w:tcPr>
            <w:tcW w:w="11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310</w:t>
            </w:r>
          </w:p>
        </w:tc>
        <w:tc>
          <w:tcPr>
            <w:tcW w:w="9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 w:rsidP="00F7539A">
            <w:pPr>
              <w:jc w:val="center"/>
            </w:pP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-</w:t>
            </w:r>
          </w:p>
        </w:tc>
      </w:tr>
      <w:tr w:rsidR="00264B5B" w:rsidRPr="007A545C" w:rsidTr="00C938F1">
        <w:trPr>
          <w:gridBefore w:val="1"/>
          <w:trHeight w:val="630"/>
        </w:trPr>
        <w:tc>
          <w:tcPr>
            <w:tcW w:w="21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Увеличение стоимости материальных запасов</w:t>
            </w:r>
          </w:p>
        </w:tc>
        <w:tc>
          <w:tcPr>
            <w:tcW w:w="11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340</w:t>
            </w:r>
          </w:p>
        </w:tc>
        <w:tc>
          <w:tcPr>
            <w:tcW w:w="9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 w:rsidP="00F7539A">
            <w:pPr>
              <w:jc w:val="center"/>
            </w:pP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-</w:t>
            </w:r>
          </w:p>
        </w:tc>
      </w:tr>
      <w:tr w:rsidR="00264B5B" w:rsidRPr="007A545C" w:rsidTr="00C938F1">
        <w:trPr>
          <w:gridBefore w:val="1"/>
          <w:trHeight w:val="630"/>
        </w:trPr>
        <w:tc>
          <w:tcPr>
            <w:tcW w:w="21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 w:rsidP="00F7539A">
            <w:pPr>
              <w:rPr>
                <w:i/>
              </w:rPr>
            </w:pPr>
            <w:r w:rsidRPr="007A545C">
              <w:rPr>
                <w:i/>
                <w:sz w:val="22"/>
                <w:szCs w:val="22"/>
              </w:rPr>
              <w:t xml:space="preserve">Услуги общественного питания, всего: </w:t>
            </w:r>
          </w:p>
        </w:tc>
        <w:tc>
          <w:tcPr>
            <w:tcW w:w="11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9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 w:rsidP="00F7539A">
            <w:pPr>
              <w:jc w:val="center"/>
            </w:pP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-</w:t>
            </w:r>
          </w:p>
        </w:tc>
      </w:tr>
      <w:tr w:rsidR="00264B5B" w:rsidRPr="007A545C" w:rsidTr="00C938F1">
        <w:trPr>
          <w:gridBefore w:val="1"/>
          <w:trHeight w:val="630"/>
        </w:trPr>
        <w:tc>
          <w:tcPr>
            <w:tcW w:w="21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в том числе:</w:t>
            </w:r>
          </w:p>
        </w:tc>
        <w:tc>
          <w:tcPr>
            <w:tcW w:w="11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9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 w:rsidP="00F7539A">
            <w:pPr>
              <w:jc w:val="center"/>
            </w:pP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-</w:t>
            </w:r>
          </w:p>
        </w:tc>
      </w:tr>
      <w:tr w:rsidR="00264B5B" w:rsidRPr="007A545C" w:rsidTr="00C938F1">
        <w:trPr>
          <w:gridBefore w:val="1"/>
          <w:trHeight w:val="630"/>
        </w:trPr>
        <w:tc>
          <w:tcPr>
            <w:tcW w:w="21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Заработная плата</w:t>
            </w:r>
          </w:p>
        </w:tc>
        <w:tc>
          <w:tcPr>
            <w:tcW w:w="11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211</w:t>
            </w:r>
          </w:p>
        </w:tc>
        <w:tc>
          <w:tcPr>
            <w:tcW w:w="9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 w:rsidP="00F7539A">
            <w:pPr>
              <w:jc w:val="center"/>
            </w:pP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-</w:t>
            </w:r>
          </w:p>
        </w:tc>
      </w:tr>
      <w:tr w:rsidR="00264B5B" w:rsidRPr="007A545C" w:rsidTr="00C938F1">
        <w:trPr>
          <w:gridBefore w:val="1"/>
          <w:trHeight w:val="630"/>
        </w:trPr>
        <w:tc>
          <w:tcPr>
            <w:tcW w:w="21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Прочие выплаты</w:t>
            </w:r>
          </w:p>
        </w:tc>
        <w:tc>
          <w:tcPr>
            <w:tcW w:w="11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212</w:t>
            </w:r>
          </w:p>
        </w:tc>
        <w:tc>
          <w:tcPr>
            <w:tcW w:w="9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 w:rsidP="00F7539A">
            <w:pPr>
              <w:jc w:val="center"/>
            </w:pP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-</w:t>
            </w:r>
          </w:p>
        </w:tc>
      </w:tr>
      <w:tr w:rsidR="00264B5B" w:rsidRPr="007A545C" w:rsidTr="00C938F1">
        <w:trPr>
          <w:gridBefore w:val="1"/>
          <w:trHeight w:val="630"/>
        </w:trPr>
        <w:tc>
          <w:tcPr>
            <w:tcW w:w="21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 xml:space="preserve">Начисления на выплаты по оплате труда </w:t>
            </w:r>
          </w:p>
        </w:tc>
        <w:tc>
          <w:tcPr>
            <w:tcW w:w="11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213</w:t>
            </w:r>
          </w:p>
        </w:tc>
        <w:tc>
          <w:tcPr>
            <w:tcW w:w="9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 w:rsidP="00F7539A">
            <w:pPr>
              <w:jc w:val="center"/>
            </w:pP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-</w:t>
            </w:r>
          </w:p>
        </w:tc>
      </w:tr>
      <w:tr w:rsidR="00264B5B" w:rsidRPr="007A545C" w:rsidTr="00C938F1">
        <w:trPr>
          <w:gridBefore w:val="1"/>
          <w:trHeight w:val="467"/>
        </w:trPr>
        <w:tc>
          <w:tcPr>
            <w:tcW w:w="21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Услуги связи</w:t>
            </w:r>
          </w:p>
        </w:tc>
        <w:tc>
          <w:tcPr>
            <w:tcW w:w="11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221</w:t>
            </w:r>
          </w:p>
        </w:tc>
        <w:tc>
          <w:tcPr>
            <w:tcW w:w="9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 w:rsidP="00F7539A">
            <w:pPr>
              <w:jc w:val="center"/>
            </w:pP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-</w:t>
            </w:r>
          </w:p>
        </w:tc>
      </w:tr>
      <w:tr w:rsidR="00264B5B" w:rsidRPr="007A545C" w:rsidTr="00C938F1">
        <w:trPr>
          <w:gridBefore w:val="1"/>
          <w:trHeight w:val="630"/>
        </w:trPr>
        <w:tc>
          <w:tcPr>
            <w:tcW w:w="21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Транспортные услуги</w:t>
            </w:r>
          </w:p>
        </w:tc>
        <w:tc>
          <w:tcPr>
            <w:tcW w:w="11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222</w:t>
            </w:r>
          </w:p>
        </w:tc>
        <w:tc>
          <w:tcPr>
            <w:tcW w:w="9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 w:rsidP="00F7539A">
            <w:pPr>
              <w:jc w:val="center"/>
            </w:pP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-</w:t>
            </w:r>
          </w:p>
        </w:tc>
      </w:tr>
      <w:tr w:rsidR="00264B5B" w:rsidRPr="007A545C" w:rsidTr="00C938F1">
        <w:trPr>
          <w:gridBefore w:val="1"/>
          <w:trHeight w:val="355"/>
        </w:trPr>
        <w:tc>
          <w:tcPr>
            <w:tcW w:w="21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Коммунальные услуги</w:t>
            </w:r>
          </w:p>
        </w:tc>
        <w:tc>
          <w:tcPr>
            <w:tcW w:w="11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223</w:t>
            </w:r>
          </w:p>
        </w:tc>
        <w:tc>
          <w:tcPr>
            <w:tcW w:w="9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 w:rsidP="00F7539A">
            <w:pPr>
              <w:jc w:val="center"/>
            </w:pP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</w:p>
        </w:tc>
      </w:tr>
      <w:tr w:rsidR="00264B5B" w:rsidRPr="007A545C" w:rsidTr="00C938F1">
        <w:trPr>
          <w:gridBefore w:val="1"/>
          <w:trHeight w:val="630"/>
        </w:trPr>
        <w:tc>
          <w:tcPr>
            <w:tcW w:w="21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Арендная плата за пользование имуществом</w:t>
            </w:r>
          </w:p>
        </w:tc>
        <w:tc>
          <w:tcPr>
            <w:tcW w:w="11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224</w:t>
            </w:r>
          </w:p>
        </w:tc>
        <w:tc>
          <w:tcPr>
            <w:tcW w:w="9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 w:rsidP="00F7539A">
            <w:pPr>
              <w:jc w:val="center"/>
            </w:pP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</w:p>
        </w:tc>
      </w:tr>
      <w:tr w:rsidR="00264B5B" w:rsidRPr="007A545C" w:rsidTr="00C938F1">
        <w:trPr>
          <w:gridBefore w:val="1"/>
          <w:trHeight w:val="630"/>
        </w:trPr>
        <w:tc>
          <w:tcPr>
            <w:tcW w:w="21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Работы, услуги по содержанию имущества</w:t>
            </w:r>
          </w:p>
        </w:tc>
        <w:tc>
          <w:tcPr>
            <w:tcW w:w="11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225</w:t>
            </w:r>
          </w:p>
        </w:tc>
        <w:tc>
          <w:tcPr>
            <w:tcW w:w="9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 w:rsidP="00F7539A">
            <w:pPr>
              <w:jc w:val="center"/>
            </w:pP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</w:p>
        </w:tc>
      </w:tr>
      <w:tr w:rsidR="00264B5B" w:rsidRPr="007A545C" w:rsidTr="00C938F1">
        <w:trPr>
          <w:gridBefore w:val="1"/>
          <w:trHeight w:val="630"/>
        </w:trPr>
        <w:tc>
          <w:tcPr>
            <w:tcW w:w="21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Прочие работы, услуги</w:t>
            </w:r>
          </w:p>
        </w:tc>
        <w:tc>
          <w:tcPr>
            <w:tcW w:w="11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226</w:t>
            </w:r>
          </w:p>
        </w:tc>
        <w:tc>
          <w:tcPr>
            <w:tcW w:w="9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 w:rsidP="00F7539A">
            <w:pPr>
              <w:jc w:val="center"/>
            </w:pP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</w:p>
        </w:tc>
      </w:tr>
      <w:tr w:rsidR="00264B5B" w:rsidRPr="007A545C" w:rsidTr="00C938F1">
        <w:trPr>
          <w:gridBefore w:val="1"/>
          <w:trHeight w:val="630"/>
        </w:trPr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Прочие расходы</w:t>
            </w:r>
          </w:p>
        </w:tc>
        <w:tc>
          <w:tcPr>
            <w:tcW w:w="1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290</w:t>
            </w:r>
          </w:p>
        </w:tc>
        <w:tc>
          <w:tcPr>
            <w:tcW w:w="9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 w:rsidP="00F7539A">
            <w:pPr>
              <w:jc w:val="center"/>
            </w:pP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</w:p>
        </w:tc>
      </w:tr>
      <w:tr w:rsidR="00264B5B" w:rsidRPr="007A545C" w:rsidTr="00C938F1">
        <w:trPr>
          <w:gridBefore w:val="1"/>
          <w:trHeight w:val="630"/>
        </w:trPr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Увеличение стоимости основных средств</w:t>
            </w:r>
          </w:p>
        </w:tc>
        <w:tc>
          <w:tcPr>
            <w:tcW w:w="1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310</w:t>
            </w:r>
          </w:p>
        </w:tc>
        <w:tc>
          <w:tcPr>
            <w:tcW w:w="9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 w:rsidP="00F7539A">
            <w:pPr>
              <w:jc w:val="center"/>
            </w:pP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</w:p>
        </w:tc>
      </w:tr>
      <w:tr w:rsidR="00264B5B" w:rsidRPr="007A545C" w:rsidTr="00C938F1">
        <w:trPr>
          <w:gridBefore w:val="1"/>
          <w:trHeight w:val="630"/>
        </w:trPr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Увеличение стоимости материальных запасов</w:t>
            </w:r>
          </w:p>
        </w:tc>
        <w:tc>
          <w:tcPr>
            <w:tcW w:w="11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340</w:t>
            </w:r>
          </w:p>
        </w:tc>
        <w:tc>
          <w:tcPr>
            <w:tcW w:w="9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 w:rsidP="00F7539A">
            <w:pPr>
              <w:jc w:val="center"/>
            </w:pP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</w:p>
        </w:tc>
      </w:tr>
      <w:tr w:rsidR="00264B5B" w:rsidRPr="007A545C" w:rsidTr="00C938F1">
        <w:trPr>
          <w:gridBefore w:val="1"/>
          <w:trHeight w:val="422"/>
        </w:trPr>
        <w:tc>
          <w:tcPr>
            <w:tcW w:w="21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 w:rsidP="00F7539A">
            <w:pPr>
              <w:rPr>
                <w:i/>
              </w:rPr>
            </w:pPr>
            <w:r w:rsidRPr="007A545C">
              <w:rPr>
                <w:i/>
                <w:sz w:val="22"/>
                <w:szCs w:val="22"/>
              </w:rPr>
              <w:t>Прочие услуги, всего:</w:t>
            </w:r>
          </w:p>
        </w:tc>
        <w:tc>
          <w:tcPr>
            <w:tcW w:w="11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9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 w:rsidP="00F7539A">
            <w:pPr>
              <w:jc w:val="center"/>
            </w:pP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</w:p>
        </w:tc>
      </w:tr>
      <w:tr w:rsidR="00264B5B" w:rsidRPr="007A545C" w:rsidTr="00C938F1">
        <w:trPr>
          <w:gridBefore w:val="1"/>
          <w:trHeight w:val="630"/>
        </w:trPr>
        <w:tc>
          <w:tcPr>
            <w:tcW w:w="21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в том числе:</w:t>
            </w:r>
          </w:p>
        </w:tc>
        <w:tc>
          <w:tcPr>
            <w:tcW w:w="11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</w:p>
        </w:tc>
        <w:tc>
          <w:tcPr>
            <w:tcW w:w="9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 w:rsidP="00F7539A">
            <w:pPr>
              <w:jc w:val="center"/>
            </w:pP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</w:p>
        </w:tc>
      </w:tr>
      <w:tr w:rsidR="00264B5B" w:rsidRPr="007A545C" w:rsidTr="00C938F1">
        <w:trPr>
          <w:gridBefore w:val="1"/>
          <w:trHeight w:val="352"/>
        </w:trPr>
        <w:tc>
          <w:tcPr>
            <w:tcW w:w="21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Заработная плата</w:t>
            </w:r>
          </w:p>
        </w:tc>
        <w:tc>
          <w:tcPr>
            <w:tcW w:w="11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211</w:t>
            </w:r>
          </w:p>
        </w:tc>
        <w:tc>
          <w:tcPr>
            <w:tcW w:w="9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 w:rsidP="00F7539A">
            <w:pPr>
              <w:jc w:val="center"/>
            </w:pP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</w:p>
        </w:tc>
      </w:tr>
      <w:tr w:rsidR="00264B5B" w:rsidRPr="007A545C" w:rsidTr="00C938F1">
        <w:trPr>
          <w:gridBefore w:val="1"/>
          <w:trHeight w:val="413"/>
        </w:trPr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Прочие выплаты</w:t>
            </w:r>
          </w:p>
        </w:tc>
        <w:tc>
          <w:tcPr>
            <w:tcW w:w="1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212</w:t>
            </w:r>
          </w:p>
        </w:tc>
        <w:tc>
          <w:tcPr>
            <w:tcW w:w="9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 w:rsidP="00F7539A">
            <w:pPr>
              <w:jc w:val="center"/>
            </w:pP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</w:p>
        </w:tc>
      </w:tr>
      <w:tr w:rsidR="00264B5B" w:rsidRPr="007A545C" w:rsidTr="00C938F1">
        <w:trPr>
          <w:gridBefore w:val="1"/>
          <w:trHeight w:val="630"/>
        </w:trPr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 xml:space="preserve">Начисления на выплаты по оплате труда </w:t>
            </w:r>
          </w:p>
        </w:tc>
        <w:tc>
          <w:tcPr>
            <w:tcW w:w="1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213</w:t>
            </w:r>
          </w:p>
        </w:tc>
        <w:tc>
          <w:tcPr>
            <w:tcW w:w="9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 w:rsidP="00F7539A">
            <w:pPr>
              <w:jc w:val="center"/>
            </w:pP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</w:p>
        </w:tc>
      </w:tr>
      <w:tr w:rsidR="00264B5B" w:rsidRPr="007A545C" w:rsidTr="00C938F1">
        <w:trPr>
          <w:gridBefore w:val="1"/>
          <w:trHeight w:val="630"/>
        </w:trPr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Услуги связи</w:t>
            </w:r>
          </w:p>
        </w:tc>
        <w:tc>
          <w:tcPr>
            <w:tcW w:w="1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221</w:t>
            </w:r>
          </w:p>
        </w:tc>
        <w:tc>
          <w:tcPr>
            <w:tcW w:w="9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 w:rsidP="00F7539A">
            <w:pPr>
              <w:jc w:val="center"/>
            </w:pP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</w:p>
        </w:tc>
      </w:tr>
      <w:tr w:rsidR="00264B5B" w:rsidRPr="007A545C" w:rsidTr="00C938F1">
        <w:trPr>
          <w:gridBefore w:val="1"/>
          <w:trHeight w:val="630"/>
        </w:trPr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Транспортные услуги</w:t>
            </w:r>
          </w:p>
        </w:tc>
        <w:tc>
          <w:tcPr>
            <w:tcW w:w="1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222</w:t>
            </w:r>
          </w:p>
        </w:tc>
        <w:tc>
          <w:tcPr>
            <w:tcW w:w="9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 w:rsidP="00F7539A">
            <w:pPr>
              <w:jc w:val="center"/>
            </w:pP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</w:p>
        </w:tc>
      </w:tr>
      <w:tr w:rsidR="00264B5B" w:rsidRPr="007A545C" w:rsidTr="00C938F1">
        <w:trPr>
          <w:gridBefore w:val="1"/>
          <w:trHeight w:val="630"/>
        </w:trPr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Коммунальные услуги</w:t>
            </w:r>
          </w:p>
        </w:tc>
        <w:tc>
          <w:tcPr>
            <w:tcW w:w="11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223</w:t>
            </w:r>
          </w:p>
        </w:tc>
        <w:tc>
          <w:tcPr>
            <w:tcW w:w="9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 w:rsidP="00F7539A">
            <w:pPr>
              <w:jc w:val="center"/>
            </w:pP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</w:p>
        </w:tc>
      </w:tr>
      <w:tr w:rsidR="00264B5B" w:rsidRPr="007A545C" w:rsidTr="00C938F1">
        <w:trPr>
          <w:gridBefore w:val="1"/>
          <w:trHeight w:val="630"/>
        </w:trPr>
        <w:tc>
          <w:tcPr>
            <w:tcW w:w="21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Арендная плата за пользование имуществом</w:t>
            </w:r>
          </w:p>
        </w:tc>
        <w:tc>
          <w:tcPr>
            <w:tcW w:w="11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224</w:t>
            </w:r>
          </w:p>
        </w:tc>
        <w:tc>
          <w:tcPr>
            <w:tcW w:w="9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 w:rsidP="00F7539A">
            <w:pPr>
              <w:jc w:val="center"/>
            </w:pP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</w:p>
        </w:tc>
      </w:tr>
      <w:tr w:rsidR="00264B5B" w:rsidRPr="007A545C" w:rsidTr="00C938F1">
        <w:trPr>
          <w:gridBefore w:val="1"/>
          <w:trHeight w:val="630"/>
        </w:trPr>
        <w:tc>
          <w:tcPr>
            <w:tcW w:w="21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Работы, услуги по содержанию имущества</w:t>
            </w:r>
          </w:p>
        </w:tc>
        <w:tc>
          <w:tcPr>
            <w:tcW w:w="11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225</w:t>
            </w:r>
          </w:p>
        </w:tc>
        <w:tc>
          <w:tcPr>
            <w:tcW w:w="9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 w:rsidP="00F7539A">
            <w:pPr>
              <w:jc w:val="center"/>
            </w:pP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</w:p>
        </w:tc>
      </w:tr>
      <w:tr w:rsidR="00264B5B" w:rsidRPr="007A545C" w:rsidTr="00C938F1">
        <w:trPr>
          <w:gridBefore w:val="1"/>
          <w:trHeight w:val="395"/>
        </w:trPr>
        <w:tc>
          <w:tcPr>
            <w:tcW w:w="21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Прочие работы, услуги</w:t>
            </w:r>
          </w:p>
        </w:tc>
        <w:tc>
          <w:tcPr>
            <w:tcW w:w="11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226</w:t>
            </w:r>
          </w:p>
        </w:tc>
        <w:tc>
          <w:tcPr>
            <w:tcW w:w="9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 w:rsidP="00F7539A">
            <w:pPr>
              <w:jc w:val="center"/>
            </w:pP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</w:p>
        </w:tc>
      </w:tr>
      <w:tr w:rsidR="00264B5B" w:rsidRPr="007A545C" w:rsidTr="00C938F1">
        <w:trPr>
          <w:gridBefore w:val="1"/>
          <w:trHeight w:val="319"/>
        </w:trPr>
        <w:tc>
          <w:tcPr>
            <w:tcW w:w="21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Прочие расходы</w:t>
            </w:r>
          </w:p>
        </w:tc>
        <w:tc>
          <w:tcPr>
            <w:tcW w:w="11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290</w:t>
            </w:r>
          </w:p>
        </w:tc>
        <w:tc>
          <w:tcPr>
            <w:tcW w:w="9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 w:rsidP="00F7539A">
            <w:pPr>
              <w:jc w:val="center"/>
            </w:pP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</w:p>
        </w:tc>
      </w:tr>
      <w:tr w:rsidR="00264B5B" w:rsidRPr="007A545C" w:rsidTr="00C938F1">
        <w:trPr>
          <w:gridBefore w:val="1"/>
          <w:trHeight w:val="630"/>
        </w:trPr>
        <w:tc>
          <w:tcPr>
            <w:tcW w:w="21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Увеличение стоимости основных средств</w:t>
            </w:r>
          </w:p>
        </w:tc>
        <w:tc>
          <w:tcPr>
            <w:tcW w:w="11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310</w:t>
            </w:r>
          </w:p>
        </w:tc>
        <w:tc>
          <w:tcPr>
            <w:tcW w:w="9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 w:rsidP="00F7539A">
            <w:pPr>
              <w:jc w:val="center"/>
            </w:pP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</w:p>
        </w:tc>
      </w:tr>
      <w:tr w:rsidR="00264B5B" w:rsidRPr="007A545C" w:rsidTr="00C938F1">
        <w:trPr>
          <w:gridBefore w:val="1"/>
          <w:trHeight w:val="630"/>
        </w:trPr>
        <w:tc>
          <w:tcPr>
            <w:tcW w:w="21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Увеличение стоимости материальных запасов</w:t>
            </w:r>
          </w:p>
        </w:tc>
        <w:tc>
          <w:tcPr>
            <w:tcW w:w="11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340</w:t>
            </w:r>
          </w:p>
        </w:tc>
        <w:tc>
          <w:tcPr>
            <w:tcW w:w="9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 w:rsidP="00F7539A">
            <w:pPr>
              <w:jc w:val="center"/>
            </w:pP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</w:p>
        </w:tc>
      </w:tr>
      <w:tr w:rsidR="00264B5B" w:rsidRPr="007A545C" w:rsidTr="00C938F1">
        <w:trPr>
          <w:gridBefore w:val="1"/>
          <w:trHeight w:val="630"/>
        </w:trPr>
        <w:tc>
          <w:tcPr>
            <w:tcW w:w="21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Гранты, премии, добровольные пожертвования государственным учреждениям, находящимся в ведении органов государственной власти субъектов Российской Федерации всего:</w:t>
            </w:r>
          </w:p>
        </w:tc>
        <w:tc>
          <w:tcPr>
            <w:tcW w:w="11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9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 w:rsidP="00F7539A">
            <w:pPr>
              <w:jc w:val="center"/>
            </w:pP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</w:p>
        </w:tc>
      </w:tr>
      <w:tr w:rsidR="00264B5B" w:rsidRPr="007A545C" w:rsidTr="00C938F1">
        <w:trPr>
          <w:gridBefore w:val="1"/>
          <w:trHeight w:val="325"/>
        </w:trPr>
        <w:tc>
          <w:tcPr>
            <w:tcW w:w="21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в том числе:</w:t>
            </w:r>
          </w:p>
        </w:tc>
        <w:tc>
          <w:tcPr>
            <w:tcW w:w="11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9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 w:rsidP="00F7539A">
            <w:pPr>
              <w:jc w:val="center"/>
            </w:pP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</w:p>
        </w:tc>
      </w:tr>
      <w:tr w:rsidR="00264B5B" w:rsidRPr="007A545C" w:rsidTr="00C938F1">
        <w:trPr>
          <w:gridBefore w:val="1"/>
          <w:trHeight w:val="630"/>
        </w:trPr>
        <w:tc>
          <w:tcPr>
            <w:tcW w:w="21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Заработная плата</w:t>
            </w:r>
          </w:p>
        </w:tc>
        <w:tc>
          <w:tcPr>
            <w:tcW w:w="11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211</w:t>
            </w:r>
          </w:p>
        </w:tc>
        <w:tc>
          <w:tcPr>
            <w:tcW w:w="9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 w:rsidP="00F7539A">
            <w:pPr>
              <w:jc w:val="center"/>
            </w:pP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</w:p>
        </w:tc>
      </w:tr>
      <w:tr w:rsidR="00264B5B" w:rsidRPr="007A545C" w:rsidTr="00C938F1">
        <w:trPr>
          <w:gridBefore w:val="1"/>
          <w:trHeight w:val="630"/>
        </w:trPr>
        <w:tc>
          <w:tcPr>
            <w:tcW w:w="21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Прочие выплаты</w:t>
            </w:r>
          </w:p>
        </w:tc>
        <w:tc>
          <w:tcPr>
            <w:tcW w:w="11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212</w:t>
            </w:r>
          </w:p>
        </w:tc>
        <w:tc>
          <w:tcPr>
            <w:tcW w:w="9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 w:rsidP="00F7539A">
            <w:pPr>
              <w:jc w:val="center"/>
            </w:pP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</w:p>
        </w:tc>
      </w:tr>
      <w:tr w:rsidR="00264B5B" w:rsidRPr="007A545C" w:rsidTr="00C938F1">
        <w:trPr>
          <w:gridBefore w:val="1"/>
          <w:trHeight w:val="630"/>
        </w:trPr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 xml:space="preserve">Начисления на выплаты по оплате труда </w:t>
            </w:r>
          </w:p>
        </w:tc>
        <w:tc>
          <w:tcPr>
            <w:tcW w:w="11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213</w:t>
            </w:r>
          </w:p>
        </w:tc>
        <w:tc>
          <w:tcPr>
            <w:tcW w:w="9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 w:rsidP="00F7539A">
            <w:pPr>
              <w:jc w:val="center"/>
            </w:pP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</w:p>
        </w:tc>
      </w:tr>
      <w:tr w:rsidR="00264B5B" w:rsidRPr="007A545C" w:rsidTr="00C938F1">
        <w:trPr>
          <w:gridBefore w:val="1"/>
          <w:trHeight w:val="630"/>
        </w:trPr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Услуги связи</w:t>
            </w:r>
          </w:p>
        </w:tc>
        <w:tc>
          <w:tcPr>
            <w:tcW w:w="1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221</w:t>
            </w:r>
          </w:p>
        </w:tc>
        <w:tc>
          <w:tcPr>
            <w:tcW w:w="9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 w:rsidP="00F7539A">
            <w:pPr>
              <w:jc w:val="center"/>
            </w:pP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</w:p>
        </w:tc>
      </w:tr>
      <w:tr w:rsidR="00264B5B" w:rsidRPr="007A545C" w:rsidTr="00C938F1">
        <w:trPr>
          <w:gridBefore w:val="1"/>
          <w:trHeight w:val="630"/>
        </w:trPr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Транспортные услуги</w:t>
            </w:r>
          </w:p>
        </w:tc>
        <w:tc>
          <w:tcPr>
            <w:tcW w:w="1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222</w:t>
            </w:r>
          </w:p>
        </w:tc>
        <w:tc>
          <w:tcPr>
            <w:tcW w:w="9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 w:rsidP="00F7539A">
            <w:pPr>
              <w:jc w:val="center"/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</w:p>
        </w:tc>
      </w:tr>
      <w:tr w:rsidR="00264B5B" w:rsidRPr="007A545C" w:rsidTr="00C938F1">
        <w:trPr>
          <w:gridBefore w:val="1"/>
          <w:trHeight w:val="630"/>
        </w:trPr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Коммунальные услуги</w:t>
            </w:r>
          </w:p>
        </w:tc>
        <w:tc>
          <w:tcPr>
            <w:tcW w:w="1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223</w:t>
            </w:r>
          </w:p>
        </w:tc>
        <w:tc>
          <w:tcPr>
            <w:tcW w:w="9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 w:rsidP="00F7539A">
            <w:pPr>
              <w:jc w:val="center"/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</w:p>
        </w:tc>
      </w:tr>
      <w:tr w:rsidR="00264B5B" w:rsidRPr="007A545C" w:rsidTr="00C938F1">
        <w:trPr>
          <w:gridBefore w:val="1"/>
          <w:trHeight w:val="630"/>
        </w:trPr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Арендная плата за пользование имуществом</w:t>
            </w:r>
          </w:p>
        </w:tc>
        <w:tc>
          <w:tcPr>
            <w:tcW w:w="1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224</w:t>
            </w:r>
          </w:p>
        </w:tc>
        <w:tc>
          <w:tcPr>
            <w:tcW w:w="9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 w:rsidP="00F7539A">
            <w:pPr>
              <w:jc w:val="center"/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</w:p>
        </w:tc>
      </w:tr>
      <w:tr w:rsidR="00264B5B" w:rsidRPr="007A545C" w:rsidTr="00C938F1">
        <w:trPr>
          <w:gridBefore w:val="1"/>
          <w:trHeight w:val="630"/>
        </w:trPr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Работы, услуги по содержанию имущества</w:t>
            </w:r>
          </w:p>
        </w:tc>
        <w:tc>
          <w:tcPr>
            <w:tcW w:w="1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225</w:t>
            </w:r>
          </w:p>
        </w:tc>
        <w:tc>
          <w:tcPr>
            <w:tcW w:w="9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 w:rsidP="00F7539A">
            <w:pPr>
              <w:jc w:val="center"/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</w:p>
        </w:tc>
      </w:tr>
      <w:tr w:rsidR="00264B5B" w:rsidRPr="007A545C" w:rsidTr="00C938F1">
        <w:trPr>
          <w:gridBefore w:val="1"/>
          <w:trHeight w:val="630"/>
        </w:trPr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Прочие работы, услуги</w:t>
            </w:r>
          </w:p>
        </w:tc>
        <w:tc>
          <w:tcPr>
            <w:tcW w:w="1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226</w:t>
            </w:r>
          </w:p>
        </w:tc>
        <w:tc>
          <w:tcPr>
            <w:tcW w:w="9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 w:rsidP="00F7539A">
            <w:pPr>
              <w:jc w:val="center"/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</w:p>
        </w:tc>
      </w:tr>
      <w:tr w:rsidR="00264B5B" w:rsidRPr="007A545C" w:rsidTr="00C938F1">
        <w:trPr>
          <w:gridBefore w:val="1"/>
          <w:trHeight w:val="630"/>
        </w:trPr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Прочие расходы</w:t>
            </w:r>
          </w:p>
        </w:tc>
        <w:tc>
          <w:tcPr>
            <w:tcW w:w="1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290</w:t>
            </w:r>
          </w:p>
        </w:tc>
        <w:tc>
          <w:tcPr>
            <w:tcW w:w="9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 w:rsidP="00F7539A">
            <w:pPr>
              <w:jc w:val="center"/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</w:p>
        </w:tc>
      </w:tr>
      <w:tr w:rsidR="00264B5B" w:rsidRPr="007A545C" w:rsidTr="00C938F1">
        <w:trPr>
          <w:gridBefore w:val="1"/>
          <w:trHeight w:val="630"/>
        </w:trPr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Увеличение стоимости основных средств</w:t>
            </w:r>
          </w:p>
        </w:tc>
        <w:tc>
          <w:tcPr>
            <w:tcW w:w="1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310</w:t>
            </w:r>
          </w:p>
        </w:tc>
        <w:tc>
          <w:tcPr>
            <w:tcW w:w="9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 w:rsidP="00F7539A">
            <w:pPr>
              <w:jc w:val="center"/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</w:p>
        </w:tc>
      </w:tr>
      <w:tr w:rsidR="00264B5B" w:rsidRPr="007A545C" w:rsidTr="00C938F1">
        <w:trPr>
          <w:gridBefore w:val="1"/>
          <w:trHeight w:val="630"/>
        </w:trPr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Увеличение стоимости материальных запасов</w:t>
            </w:r>
          </w:p>
        </w:tc>
        <w:tc>
          <w:tcPr>
            <w:tcW w:w="1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340</w:t>
            </w:r>
          </w:p>
        </w:tc>
        <w:tc>
          <w:tcPr>
            <w:tcW w:w="9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 w:rsidP="00F7539A">
            <w:pPr>
              <w:jc w:val="center"/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</w:p>
        </w:tc>
      </w:tr>
      <w:tr w:rsidR="00264B5B" w:rsidRPr="007A545C" w:rsidTr="00C938F1">
        <w:trPr>
          <w:gridBefore w:val="1"/>
          <w:trHeight w:val="630"/>
        </w:trPr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Выплаты от реализации ценных бумаг</w:t>
            </w:r>
          </w:p>
        </w:tc>
        <w:tc>
          <w:tcPr>
            <w:tcW w:w="1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</w:p>
        </w:tc>
        <w:tc>
          <w:tcPr>
            <w:tcW w:w="9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 w:rsidP="00F7539A">
            <w:pPr>
              <w:jc w:val="center"/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</w:p>
        </w:tc>
      </w:tr>
      <w:tr w:rsidR="00264B5B" w:rsidRPr="007A545C" w:rsidTr="00C938F1">
        <w:trPr>
          <w:gridBefore w:val="1"/>
          <w:trHeight w:val="630"/>
        </w:trPr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 w:rsidP="00F7539A">
            <w:pPr>
              <w:rPr>
                <w:bCs/>
                <w:i/>
              </w:rPr>
            </w:pPr>
            <w:r w:rsidRPr="007A545C">
              <w:rPr>
                <w:bCs/>
                <w:i/>
                <w:sz w:val="22"/>
                <w:szCs w:val="22"/>
              </w:rPr>
              <w:t>Выплаты по налогам, в качестве объекта налогообложения по которым признается имущество учреждения</w:t>
            </w:r>
          </w:p>
        </w:tc>
        <w:tc>
          <w:tcPr>
            <w:tcW w:w="1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290</w:t>
            </w:r>
          </w:p>
        </w:tc>
        <w:tc>
          <w:tcPr>
            <w:tcW w:w="9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 w:rsidP="00F7539A">
            <w:pPr>
              <w:jc w:val="center"/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</w:p>
        </w:tc>
      </w:tr>
      <w:tr w:rsidR="00264B5B" w:rsidRPr="007A545C" w:rsidTr="00C938F1">
        <w:trPr>
          <w:gridBefore w:val="1"/>
          <w:trHeight w:val="630"/>
        </w:trPr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из них: налог на землю</w:t>
            </w:r>
          </w:p>
        </w:tc>
        <w:tc>
          <w:tcPr>
            <w:tcW w:w="1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290</w:t>
            </w:r>
          </w:p>
        </w:tc>
        <w:tc>
          <w:tcPr>
            <w:tcW w:w="9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 w:rsidP="00F7539A">
            <w:pPr>
              <w:jc w:val="center"/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</w:p>
        </w:tc>
      </w:tr>
      <w:tr w:rsidR="00264B5B" w:rsidRPr="007A545C" w:rsidTr="00C938F1">
        <w:trPr>
          <w:gridBefore w:val="1"/>
          <w:trHeight w:val="630"/>
        </w:trPr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из них: плата за негативное воздействие на окружающую среду</w:t>
            </w:r>
          </w:p>
        </w:tc>
        <w:tc>
          <w:tcPr>
            <w:tcW w:w="1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290</w:t>
            </w:r>
          </w:p>
        </w:tc>
        <w:tc>
          <w:tcPr>
            <w:tcW w:w="9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 w:rsidP="00F7539A">
            <w:pPr>
              <w:jc w:val="center"/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</w:p>
        </w:tc>
      </w:tr>
      <w:tr w:rsidR="00264B5B" w:rsidRPr="007A545C" w:rsidTr="00C938F1">
        <w:trPr>
          <w:gridBefore w:val="1"/>
          <w:trHeight w:val="630"/>
        </w:trPr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 w:rsidP="00F7539A">
            <w:r w:rsidRPr="007A545C">
              <w:rPr>
                <w:sz w:val="22"/>
                <w:szCs w:val="22"/>
              </w:rPr>
              <w:t>из них: налог на имущество</w:t>
            </w:r>
          </w:p>
        </w:tc>
        <w:tc>
          <w:tcPr>
            <w:tcW w:w="1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290</w:t>
            </w:r>
          </w:p>
        </w:tc>
        <w:tc>
          <w:tcPr>
            <w:tcW w:w="9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 w:rsidP="00F7539A">
            <w:pPr>
              <w:jc w:val="center"/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  <w:r w:rsidRPr="007A545C">
              <w:rPr>
                <w:sz w:val="22"/>
                <w:szCs w:val="22"/>
              </w:rPr>
              <w:t>Х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B5B" w:rsidRPr="007A545C" w:rsidRDefault="00264B5B" w:rsidP="00F7539A">
            <w:pPr>
              <w:jc w:val="center"/>
            </w:pPr>
          </w:p>
        </w:tc>
      </w:tr>
    </w:tbl>
    <w:p w:rsidR="00264B5B" w:rsidRPr="007A545C" w:rsidRDefault="00264B5B" w:rsidP="005F58D0">
      <w:pPr>
        <w:rPr>
          <w:sz w:val="22"/>
          <w:szCs w:val="22"/>
        </w:rPr>
      </w:pPr>
    </w:p>
    <w:tbl>
      <w:tblPr>
        <w:tblW w:w="98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A0"/>
      </w:tblPr>
      <w:tblGrid>
        <w:gridCol w:w="1181"/>
        <w:gridCol w:w="2396"/>
        <w:gridCol w:w="3267"/>
        <w:gridCol w:w="1415"/>
        <w:gridCol w:w="1551"/>
      </w:tblGrid>
      <w:tr w:rsidR="00264B5B" w:rsidRPr="007A545C" w:rsidTr="005F58D0">
        <w:tc>
          <w:tcPr>
            <w:tcW w:w="9815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64B5B" w:rsidRPr="007A545C" w:rsidRDefault="00264B5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b/>
                <w:bCs/>
              </w:rPr>
            </w:pPr>
            <w:bookmarkStart w:id="61" w:name="RANGE!A1"/>
            <w:bookmarkEnd w:id="61"/>
            <w:r w:rsidRPr="007A545C">
              <w:rPr>
                <w:bCs/>
                <w:sz w:val="22"/>
                <w:szCs w:val="22"/>
              </w:rPr>
              <w:t>4</w:t>
            </w:r>
            <w:r w:rsidRPr="007A545C">
              <w:rPr>
                <w:b/>
                <w:bCs/>
                <w:sz w:val="22"/>
                <w:szCs w:val="22"/>
              </w:rPr>
              <w:t xml:space="preserve">. Мероприятия стратегического развития государственного учреждения </w:t>
            </w:r>
          </w:p>
          <w:p w:rsidR="00264B5B" w:rsidRPr="007A545C" w:rsidRDefault="00264B5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b/>
                <w:bCs/>
              </w:rPr>
            </w:pPr>
            <w:r w:rsidRPr="007A545C">
              <w:rPr>
                <w:b/>
                <w:bCs/>
                <w:sz w:val="22"/>
                <w:szCs w:val="22"/>
              </w:rPr>
              <w:t>(подразделения)</w:t>
            </w:r>
          </w:p>
          <w:p w:rsidR="00264B5B" w:rsidRPr="007A545C" w:rsidRDefault="00264B5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bCs/>
              </w:rPr>
            </w:pPr>
          </w:p>
        </w:tc>
      </w:tr>
      <w:tr w:rsidR="00264B5B" w:rsidRPr="007A545C" w:rsidTr="005F58D0">
        <w:tc>
          <w:tcPr>
            <w:tcW w:w="118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>
            <w:pPr>
              <w:jc w:val="both"/>
            </w:pPr>
            <w:r w:rsidRPr="007A545C">
              <w:rPr>
                <w:sz w:val="22"/>
                <w:szCs w:val="22"/>
              </w:rPr>
              <w:t xml:space="preserve">    № </w:t>
            </w:r>
          </w:p>
          <w:p w:rsidR="00264B5B" w:rsidRPr="007A545C" w:rsidRDefault="00264B5B">
            <w:pPr>
              <w:jc w:val="both"/>
            </w:pPr>
            <w:r w:rsidRPr="007A545C">
              <w:rPr>
                <w:sz w:val="22"/>
                <w:szCs w:val="22"/>
              </w:rPr>
              <w:t xml:space="preserve">    п/п</w:t>
            </w:r>
          </w:p>
        </w:tc>
        <w:tc>
          <w:tcPr>
            <w:tcW w:w="2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>
            <w:pPr>
              <w:jc w:val="both"/>
            </w:pPr>
            <w:r w:rsidRPr="007A545C">
              <w:rPr>
                <w:sz w:val="22"/>
                <w:szCs w:val="22"/>
              </w:rPr>
              <w:t xml:space="preserve">               Задача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Наименование мероприятия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Плановый результат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4B5B" w:rsidRPr="007A545C" w:rsidRDefault="00264B5B">
            <w:pPr>
              <w:jc w:val="center"/>
            </w:pPr>
            <w:r w:rsidRPr="007A545C">
              <w:rPr>
                <w:sz w:val="22"/>
                <w:szCs w:val="22"/>
              </w:rPr>
              <w:t>Срок                       исполнения</w:t>
            </w:r>
          </w:p>
        </w:tc>
      </w:tr>
      <w:tr w:rsidR="00264B5B" w:rsidRPr="007A545C" w:rsidTr="005F58D0">
        <w:tc>
          <w:tcPr>
            <w:tcW w:w="118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2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4B5B" w:rsidRPr="007A545C" w:rsidRDefault="00264B5B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</w:tbl>
    <w:p w:rsidR="00264B5B" w:rsidRPr="007A545C" w:rsidRDefault="00264B5B" w:rsidP="005F58D0">
      <w:pPr>
        <w:rPr>
          <w:sz w:val="22"/>
          <w:szCs w:val="22"/>
        </w:rPr>
        <w:sectPr w:rsidR="00264B5B" w:rsidRPr="007A545C">
          <w:pgSz w:w="11906" w:h="16838"/>
          <w:pgMar w:top="425" w:right="567" w:bottom="1134" w:left="1418" w:header="709" w:footer="709" w:gutter="0"/>
          <w:cols w:space="720"/>
        </w:sectPr>
      </w:pPr>
    </w:p>
    <w:p w:rsidR="00264B5B" w:rsidRPr="007A545C" w:rsidRDefault="00264B5B" w:rsidP="005F58D0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b/>
          <w:bCs/>
          <w:color w:val="26282F"/>
          <w:sz w:val="22"/>
          <w:szCs w:val="22"/>
        </w:rPr>
      </w:pPr>
      <w:r w:rsidRPr="007A545C">
        <w:rPr>
          <w:b/>
          <w:bCs/>
          <w:color w:val="26282F"/>
          <w:sz w:val="22"/>
          <w:szCs w:val="22"/>
        </w:rPr>
        <w:t>5. Показатели выплат по расходам на закупку товаров, работ, услуг учреждения (подразделения) на  2017 г.</w:t>
      </w:r>
    </w:p>
    <w:p w:rsidR="00264B5B" w:rsidRPr="007A545C" w:rsidRDefault="00264B5B" w:rsidP="005F58D0">
      <w:pPr>
        <w:widowControl w:val="0"/>
        <w:autoSpaceDE w:val="0"/>
        <w:autoSpaceDN w:val="0"/>
        <w:adjustRightInd w:val="0"/>
        <w:ind w:firstLine="720"/>
        <w:jc w:val="both"/>
        <w:rPr>
          <w:sz w:val="22"/>
          <w:szCs w:val="22"/>
        </w:rPr>
      </w:pPr>
    </w:p>
    <w:tbl>
      <w:tblPr>
        <w:tblW w:w="145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A0"/>
      </w:tblPr>
      <w:tblGrid>
        <w:gridCol w:w="3963"/>
        <w:gridCol w:w="1593"/>
        <w:gridCol w:w="1985"/>
        <w:gridCol w:w="3935"/>
        <w:gridCol w:w="3119"/>
      </w:tblGrid>
      <w:tr w:rsidR="00264B5B" w:rsidRPr="007A545C" w:rsidTr="005F58D0">
        <w:tc>
          <w:tcPr>
            <w:tcW w:w="3964" w:type="dxa"/>
            <w:vMerge w:val="restart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264B5B" w:rsidRPr="007A545C" w:rsidRDefault="00264B5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A545C">
              <w:rPr>
                <w:sz w:val="22"/>
                <w:szCs w:val="22"/>
              </w:rPr>
              <w:t>Наименование показателя</w:t>
            </w:r>
          </w:p>
        </w:tc>
        <w:tc>
          <w:tcPr>
            <w:tcW w:w="159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64B5B" w:rsidRPr="007A545C" w:rsidRDefault="00264B5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A545C">
              <w:rPr>
                <w:sz w:val="22"/>
                <w:szCs w:val="22"/>
              </w:rPr>
              <w:t>Год</w:t>
            </w:r>
          </w:p>
          <w:p w:rsidR="00264B5B" w:rsidRPr="007A545C" w:rsidRDefault="00264B5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A545C">
              <w:rPr>
                <w:sz w:val="22"/>
                <w:szCs w:val="22"/>
              </w:rPr>
              <w:t>начала</w:t>
            </w:r>
          </w:p>
          <w:p w:rsidR="00264B5B" w:rsidRPr="007A545C" w:rsidRDefault="00264B5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A545C">
              <w:rPr>
                <w:sz w:val="22"/>
                <w:szCs w:val="22"/>
              </w:rPr>
              <w:t>закупки</w:t>
            </w:r>
          </w:p>
        </w:tc>
        <w:tc>
          <w:tcPr>
            <w:tcW w:w="90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4B5B" w:rsidRPr="007A545C" w:rsidRDefault="00264B5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A545C">
              <w:rPr>
                <w:sz w:val="22"/>
                <w:szCs w:val="22"/>
              </w:rPr>
              <w:t xml:space="preserve">Сумма выплат по расходам на закупку товаров, работ и услуг, рублей </w:t>
            </w:r>
          </w:p>
        </w:tc>
      </w:tr>
      <w:tr w:rsidR="00264B5B" w:rsidRPr="007A545C" w:rsidTr="005F58D0">
        <w:tc>
          <w:tcPr>
            <w:tcW w:w="3964" w:type="dxa"/>
            <w:vMerge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64B5B" w:rsidRPr="007A545C" w:rsidRDefault="00264B5B"/>
        </w:tc>
        <w:tc>
          <w:tcPr>
            <w:tcW w:w="159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64B5B" w:rsidRPr="007A545C" w:rsidRDefault="00264B5B"/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A545C">
              <w:rPr>
                <w:sz w:val="22"/>
                <w:szCs w:val="22"/>
              </w:rPr>
              <w:t>всего на закупки</w:t>
            </w:r>
          </w:p>
        </w:tc>
        <w:tc>
          <w:tcPr>
            <w:tcW w:w="7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4B5B" w:rsidRPr="007A545C" w:rsidRDefault="00264B5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A545C">
              <w:rPr>
                <w:sz w:val="22"/>
                <w:szCs w:val="22"/>
              </w:rPr>
              <w:t>в том числе:</w:t>
            </w:r>
          </w:p>
        </w:tc>
      </w:tr>
      <w:tr w:rsidR="00264B5B" w:rsidRPr="007A545C" w:rsidTr="005F58D0">
        <w:tc>
          <w:tcPr>
            <w:tcW w:w="3964" w:type="dxa"/>
            <w:vMerge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64B5B" w:rsidRPr="007A545C" w:rsidRDefault="00264B5B"/>
        </w:tc>
        <w:tc>
          <w:tcPr>
            <w:tcW w:w="159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64B5B" w:rsidRPr="007A545C" w:rsidRDefault="00264B5B"/>
        </w:tc>
        <w:tc>
          <w:tcPr>
            <w:tcW w:w="9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7A545C" w:rsidRDefault="00264B5B"/>
        </w:tc>
        <w:tc>
          <w:tcPr>
            <w:tcW w:w="3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A545C">
              <w:rPr>
                <w:sz w:val="22"/>
                <w:szCs w:val="22"/>
              </w:rPr>
              <w:t xml:space="preserve">в соответствии с </w:t>
            </w:r>
            <w:hyperlink r:id="rId5" w:history="1">
              <w:r w:rsidRPr="007A545C">
                <w:rPr>
                  <w:rStyle w:val="Hyperlink"/>
                  <w:sz w:val="22"/>
                  <w:szCs w:val="22"/>
                </w:rPr>
                <w:t>Федеральным законом</w:t>
              </w:r>
            </w:hyperlink>
            <w:r w:rsidRPr="007A545C">
              <w:rPr>
                <w:sz w:val="22"/>
                <w:szCs w:val="22"/>
              </w:rPr>
              <w:t xml:space="preserve">          от 05 апреля 2013 года  № 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4B5B" w:rsidRPr="007A545C" w:rsidRDefault="00264B5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A545C">
              <w:rPr>
                <w:sz w:val="22"/>
                <w:szCs w:val="22"/>
              </w:rPr>
              <w:t xml:space="preserve">в соответствии с </w:t>
            </w:r>
            <w:hyperlink r:id="rId6" w:history="1">
              <w:r w:rsidRPr="007A545C">
                <w:rPr>
                  <w:rStyle w:val="Hyperlink"/>
                  <w:sz w:val="22"/>
                  <w:szCs w:val="22"/>
                </w:rPr>
                <w:t>Федеральным законом</w:t>
              </w:r>
            </w:hyperlink>
            <w:r w:rsidRPr="007A545C">
              <w:rPr>
                <w:sz w:val="22"/>
                <w:szCs w:val="22"/>
              </w:rPr>
              <w:t xml:space="preserve"> от 18 июля 2011 года</w:t>
            </w:r>
          </w:p>
          <w:p w:rsidR="00264B5B" w:rsidRPr="007A545C" w:rsidRDefault="00264B5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A545C">
              <w:rPr>
                <w:sz w:val="22"/>
                <w:szCs w:val="22"/>
              </w:rPr>
              <w:t>№ 223-ФЗ «О закупках товаров,</w:t>
            </w:r>
          </w:p>
          <w:p w:rsidR="00264B5B" w:rsidRPr="007A545C" w:rsidRDefault="00264B5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A545C">
              <w:rPr>
                <w:sz w:val="22"/>
                <w:szCs w:val="22"/>
              </w:rPr>
              <w:t>работ, услуг отдельными видами</w:t>
            </w:r>
          </w:p>
          <w:p w:rsidR="00264B5B" w:rsidRPr="007A545C" w:rsidRDefault="00264B5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A545C">
              <w:rPr>
                <w:sz w:val="22"/>
                <w:szCs w:val="22"/>
              </w:rPr>
              <w:t>юридических лиц»</w:t>
            </w:r>
          </w:p>
        </w:tc>
      </w:tr>
      <w:tr w:rsidR="00264B5B" w:rsidRPr="007A545C" w:rsidTr="005F58D0">
        <w:tc>
          <w:tcPr>
            <w:tcW w:w="3964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264B5B" w:rsidRPr="007A545C" w:rsidRDefault="00264B5B">
            <w:pPr>
              <w:widowControl w:val="0"/>
              <w:autoSpaceDE w:val="0"/>
              <w:autoSpaceDN w:val="0"/>
              <w:adjustRightInd w:val="0"/>
              <w:jc w:val="center"/>
            </w:pPr>
            <w:bookmarkStart w:id="62" w:name="sub_100834"/>
            <w:r w:rsidRPr="007A545C">
              <w:rPr>
                <w:sz w:val="22"/>
                <w:szCs w:val="22"/>
              </w:rPr>
              <w:t>1</w:t>
            </w:r>
            <w:bookmarkEnd w:id="62"/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64B5B" w:rsidRPr="007A545C" w:rsidRDefault="00264B5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A545C">
              <w:rPr>
                <w:sz w:val="22"/>
                <w:szCs w:val="22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64B5B" w:rsidRPr="007A545C" w:rsidRDefault="00264B5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A545C">
              <w:rPr>
                <w:sz w:val="22"/>
                <w:szCs w:val="22"/>
              </w:rPr>
              <w:t>4</w:t>
            </w:r>
          </w:p>
        </w:tc>
        <w:tc>
          <w:tcPr>
            <w:tcW w:w="39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64B5B" w:rsidRPr="007A545C" w:rsidRDefault="00264B5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A545C">
              <w:rPr>
                <w:sz w:val="22"/>
                <w:szCs w:val="22"/>
              </w:rPr>
              <w:t>5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264B5B" w:rsidRPr="007A545C" w:rsidRDefault="00264B5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A545C">
              <w:rPr>
                <w:sz w:val="22"/>
                <w:szCs w:val="22"/>
              </w:rPr>
              <w:t>6</w:t>
            </w:r>
          </w:p>
        </w:tc>
      </w:tr>
      <w:tr w:rsidR="00264B5B" w:rsidRPr="007A545C" w:rsidTr="005F58D0">
        <w:tc>
          <w:tcPr>
            <w:tcW w:w="3964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264B5B" w:rsidRPr="007A545C" w:rsidRDefault="00264B5B">
            <w:pPr>
              <w:widowControl w:val="0"/>
              <w:autoSpaceDE w:val="0"/>
              <w:autoSpaceDN w:val="0"/>
              <w:adjustRightInd w:val="0"/>
            </w:pPr>
            <w:r w:rsidRPr="007A545C">
              <w:rPr>
                <w:sz w:val="22"/>
                <w:szCs w:val="22"/>
              </w:rPr>
              <w:t>Выплаты по</w:t>
            </w:r>
          </w:p>
          <w:p w:rsidR="00264B5B" w:rsidRPr="007A545C" w:rsidRDefault="00264B5B">
            <w:pPr>
              <w:widowControl w:val="0"/>
              <w:autoSpaceDE w:val="0"/>
              <w:autoSpaceDN w:val="0"/>
              <w:adjustRightInd w:val="0"/>
            </w:pPr>
            <w:r w:rsidRPr="007A545C">
              <w:rPr>
                <w:sz w:val="22"/>
                <w:szCs w:val="22"/>
              </w:rPr>
              <w:t>расходам на закупку товаров, работ, услуг всего: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64B5B" w:rsidRPr="007A545C" w:rsidRDefault="00264B5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A545C">
              <w:rPr>
                <w:sz w:val="22"/>
                <w:szCs w:val="22"/>
              </w:rPr>
              <w:t>X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64B5B" w:rsidRPr="007A545C" w:rsidRDefault="00264B5B">
            <w:pPr>
              <w:widowControl w:val="0"/>
              <w:autoSpaceDE w:val="0"/>
              <w:autoSpaceDN w:val="0"/>
              <w:adjustRightInd w:val="0"/>
              <w:jc w:val="both"/>
            </w:pPr>
            <w:r w:rsidRPr="007A545C">
              <w:rPr>
                <w:sz w:val="22"/>
                <w:szCs w:val="22"/>
              </w:rPr>
              <w:t>4131581,78</w:t>
            </w:r>
          </w:p>
        </w:tc>
        <w:tc>
          <w:tcPr>
            <w:tcW w:w="39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64B5B" w:rsidRPr="007A545C" w:rsidRDefault="00264B5B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264B5B" w:rsidRPr="007A545C" w:rsidRDefault="00264B5B" w:rsidP="000A4FDC">
            <w:pPr>
              <w:widowControl w:val="0"/>
              <w:autoSpaceDE w:val="0"/>
              <w:autoSpaceDN w:val="0"/>
              <w:adjustRightInd w:val="0"/>
            </w:pPr>
            <w:r w:rsidRPr="007A545C">
              <w:rPr>
                <w:sz w:val="22"/>
                <w:szCs w:val="22"/>
              </w:rPr>
              <w:t>4131581,78</w:t>
            </w:r>
          </w:p>
        </w:tc>
      </w:tr>
      <w:tr w:rsidR="00264B5B" w:rsidRPr="007A545C" w:rsidTr="005F58D0">
        <w:trPr>
          <w:trHeight w:val="400"/>
        </w:trPr>
        <w:tc>
          <w:tcPr>
            <w:tcW w:w="39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>
            <w:pPr>
              <w:widowControl w:val="0"/>
              <w:autoSpaceDE w:val="0"/>
              <w:autoSpaceDN w:val="0"/>
              <w:adjustRightInd w:val="0"/>
            </w:pPr>
            <w:r w:rsidRPr="007A545C">
              <w:rPr>
                <w:sz w:val="22"/>
                <w:szCs w:val="22"/>
              </w:rPr>
              <w:t>в том числе: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3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4B5B" w:rsidRPr="007A545C" w:rsidRDefault="00264B5B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264B5B" w:rsidRPr="007A545C" w:rsidTr="005F58D0">
        <w:tc>
          <w:tcPr>
            <w:tcW w:w="3964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264B5B" w:rsidRPr="007A545C" w:rsidRDefault="00264B5B">
            <w:pPr>
              <w:widowControl w:val="0"/>
              <w:autoSpaceDE w:val="0"/>
              <w:autoSpaceDN w:val="0"/>
              <w:adjustRightInd w:val="0"/>
            </w:pPr>
            <w:r w:rsidRPr="007A545C">
              <w:rPr>
                <w:sz w:val="22"/>
                <w:szCs w:val="22"/>
              </w:rPr>
              <w:t>на оплату контрактов, заключенных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64B5B" w:rsidRPr="007A545C" w:rsidRDefault="00264B5B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64B5B" w:rsidRPr="007A545C" w:rsidRDefault="00264B5B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39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64B5B" w:rsidRPr="007A545C" w:rsidRDefault="00264B5B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264B5B" w:rsidRPr="007A545C" w:rsidRDefault="00264B5B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264B5B" w:rsidRPr="007A545C" w:rsidTr="005F58D0">
        <w:tc>
          <w:tcPr>
            <w:tcW w:w="3964" w:type="dxa"/>
            <w:tcBorders>
              <w:top w:val="nil"/>
              <w:bottom w:val="nil"/>
              <w:right w:val="single" w:sz="4" w:space="0" w:color="auto"/>
            </w:tcBorders>
          </w:tcPr>
          <w:p w:rsidR="00264B5B" w:rsidRPr="007A545C" w:rsidRDefault="00264B5B">
            <w:pPr>
              <w:widowControl w:val="0"/>
              <w:autoSpaceDE w:val="0"/>
              <w:autoSpaceDN w:val="0"/>
              <w:adjustRightInd w:val="0"/>
            </w:pPr>
            <w:r w:rsidRPr="007A545C">
              <w:rPr>
                <w:sz w:val="22"/>
                <w:szCs w:val="22"/>
              </w:rPr>
              <w:t>до начала очередного финансового года</w:t>
            </w:r>
          </w:p>
        </w:tc>
        <w:tc>
          <w:tcPr>
            <w:tcW w:w="15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64B5B" w:rsidRPr="007A545C" w:rsidRDefault="00264B5B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64B5B" w:rsidRPr="007A545C" w:rsidRDefault="00264B5B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39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64B5B" w:rsidRPr="007A545C" w:rsidRDefault="00264B5B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nil"/>
            </w:tcBorders>
          </w:tcPr>
          <w:p w:rsidR="00264B5B" w:rsidRPr="007A545C" w:rsidRDefault="00264B5B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264B5B" w:rsidRPr="007A545C" w:rsidTr="005F58D0">
        <w:tc>
          <w:tcPr>
            <w:tcW w:w="3964" w:type="dxa"/>
            <w:tcBorders>
              <w:top w:val="nil"/>
              <w:bottom w:val="nil"/>
              <w:right w:val="single" w:sz="4" w:space="0" w:color="auto"/>
            </w:tcBorders>
          </w:tcPr>
          <w:p w:rsidR="00264B5B" w:rsidRPr="007A545C" w:rsidRDefault="00264B5B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5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64B5B" w:rsidRPr="007A545C" w:rsidRDefault="00264B5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A545C">
              <w:rPr>
                <w:sz w:val="22"/>
                <w:szCs w:val="22"/>
              </w:rPr>
              <w:t>X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64B5B" w:rsidRPr="007A545C" w:rsidRDefault="00264B5B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39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64B5B" w:rsidRPr="007A545C" w:rsidRDefault="00264B5B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nil"/>
            </w:tcBorders>
          </w:tcPr>
          <w:p w:rsidR="00264B5B" w:rsidRPr="007A545C" w:rsidRDefault="00264B5B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264B5B" w:rsidRPr="007A545C" w:rsidTr="005F58D0">
        <w:trPr>
          <w:trHeight w:val="102"/>
        </w:trPr>
        <w:tc>
          <w:tcPr>
            <w:tcW w:w="3964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3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264B5B" w:rsidRPr="007A545C" w:rsidRDefault="00264B5B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264B5B" w:rsidRPr="007A545C" w:rsidTr="005F58D0">
        <w:tc>
          <w:tcPr>
            <w:tcW w:w="39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>
            <w:pPr>
              <w:widowControl w:val="0"/>
              <w:autoSpaceDE w:val="0"/>
              <w:autoSpaceDN w:val="0"/>
              <w:adjustRightInd w:val="0"/>
            </w:pPr>
            <w:r w:rsidRPr="007A545C">
              <w:rPr>
                <w:sz w:val="22"/>
                <w:szCs w:val="22"/>
              </w:rPr>
              <w:t>на закупку товаров работ, услуг по году начала закупки: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>
            <w:pPr>
              <w:widowControl w:val="0"/>
              <w:autoSpaceDE w:val="0"/>
              <w:autoSpaceDN w:val="0"/>
              <w:adjustRightInd w:val="0"/>
              <w:jc w:val="both"/>
            </w:pPr>
            <w:r w:rsidRPr="007A545C">
              <w:rPr>
                <w:sz w:val="22"/>
                <w:szCs w:val="22"/>
              </w:rPr>
              <w:t>2017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>
            <w:pPr>
              <w:widowControl w:val="0"/>
              <w:autoSpaceDE w:val="0"/>
              <w:autoSpaceDN w:val="0"/>
              <w:adjustRightInd w:val="0"/>
              <w:jc w:val="both"/>
            </w:pPr>
            <w:r w:rsidRPr="007A545C">
              <w:rPr>
                <w:sz w:val="22"/>
                <w:szCs w:val="22"/>
              </w:rPr>
              <w:t>4131581,78</w:t>
            </w:r>
          </w:p>
        </w:tc>
        <w:tc>
          <w:tcPr>
            <w:tcW w:w="3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A545C" w:rsidRDefault="00264B5B">
            <w:pPr>
              <w:widowControl w:val="0"/>
              <w:autoSpaceDE w:val="0"/>
              <w:autoSpaceDN w:val="0"/>
              <w:adjustRightInd w:val="0"/>
              <w:jc w:val="both"/>
            </w:pPr>
            <w:r w:rsidRPr="007A545C">
              <w:rPr>
                <w:sz w:val="22"/>
                <w:szCs w:val="22"/>
              </w:rPr>
              <w:t>-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264B5B" w:rsidRPr="007A545C" w:rsidRDefault="00264B5B">
            <w:pPr>
              <w:widowControl w:val="0"/>
              <w:autoSpaceDE w:val="0"/>
              <w:autoSpaceDN w:val="0"/>
              <w:adjustRightInd w:val="0"/>
              <w:jc w:val="both"/>
            </w:pPr>
            <w:r w:rsidRPr="007A545C">
              <w:rPr>
                <w:sz w:val="22"/>
                <w:szCs w:val="22"/>
              </w:rPr>
              <w:t>4131581,78</w:t>
            </w:r>
          </w:p>
        </w:tc>
      </w:tr>
    </w:tbl>
    <w:p w:rsidR="00264B5B" w:rsidRPr="007A545C" w:rsidRDefault="00264B5B" w:rsidP="005F58D0">
      <w:pPr>
        <w:widowControl w:val="0"/>
        <w:autoSpaceDE w:val="0"/>
        <w:autoSpaceDN w:val="0"/>
        <w:adjustRightInd w:val="0"/>
        <w:jc w:val="both"/>
        <w:rPr>
          <w:sz w:val="22"/>
          <w:szCs w:val="22"/>
        </w:rPr>
      </w:pPr>
    </w:p>
    <w:p w:rsidR="00264B5B" w:rsidRPr="007A545C" w:rsidRDefault="00264B5B" w:rsidP="005F58D0">
      <w:pPr>
        <w:rPr>
          <w:sz w:val="22"/>
          <w:szCs w:val="22"/>
        </w:rPr>
      </w:pPr>
    </w:p>
    <w:p w:rsidR="00264B5B" w:rsidRPr="007A545C" w:rsidRDefault="00264B5B" w:rsidP="005F58D0">
      <w:pPr>
        <w:widowControl w:val="0"/>
        <w:autoSpaceDE w:val="0"/>
        <w:autoSpaceDN w:val="0"/>
        <w:adjustRightInd w:val="0"/>
        <w:jc w:val="both"/>
        <w:rPr>
          <w:sz w:val="22"/>
          <w:szCs w:val="22"/>
        </w:rPr>
      </w:pPr>
    </w:p>
    <w:p w:rsidR="00264B5B" w:rsidRPr="007A545C" w:rsidRDefault="00264B5B" w:rsidP="005F58D0">
      <w:pPr>
        <w:rPr>
          <w:sz w:val="22"/>
          <w:szCs w:val="22"/>
        </w:rPr>
        <w:sectPr w:rsidR="00264B5B" w:rsidRPr="007A545C">
          <w:pgSz w:w="16838" w:h="11906" w:orient="landscape"/>
          <w:pgMar w:top="1134" w:right="567" w:bottom="567" w:left="1418" w:header="709" w:footer="709" w:gutter="0"/>
          <w:cols w:space="720"/>
        </w:sectPr>
      </w:pPr>
    </w:p>
    <w:p w:rsidR="00264B5B" w:rsidRPr="007A545C" w:rsidRDefault="00264B5B" w:rsidP="005F58D0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b/>
          <w:bCs/>
          <w:color w:val="26282F"/>
          <w:sz w:val="22"/>
          <w:szCs w:val="22"/>
        </w:rPr>
      </w:pPr>
      <w:r w:rsidRPr="007A545C">
        <w:rPr>
          <w:b/>
          <w:bCs/>
          <w:color w:val="26282F"/>
          <w:sz w:val="22"/>
          <w:szCs w:val="22"/>
        </w:rPr>
        <w:t>6. Сведения о средствах, поступающих во временное распоряжение учреждения</w:t>
      </w:r>
    </w:p>
    <w:p w:rsidR="00264B5B" w:rsidRPr="007A545C" w:rsidRDefault="00264B5B" w:rsidP="005F58D0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b/>
          <w:bCs/>
          <w:color w:val="26282F"/>
          <w:sz w:val="22"/>
          <w:szCs w:val="22"/>
        </w:rPr>
      </w:pPr>
      <w:r w:rsidRPr="007A545C">
        <w:rPr>
          <w:b/>
          <w:bCs/>
          <w:color w:val="26282F"/>
          <w:sz w:val="22"/>
          <w:szCs w:val="22"/>
        </w:rPr>
        <w:t xml:space="preserve"> (подразделения)</w:t>
      </w:r>
      <w:r w:rsidRPr="007A545C">
        <w:rPr>
          <w:b/>
          <w:bCs/>
          <w:color w:val="26282F"/>
          <w:sz w:val="22"/>
          <w:szCs w:val="22"/>
        </w:rPr>
        <w:br/>
        <w:t xml:space="preserve">на </w:t>
      </w:r>
      <w:r>
        <w:rPr>
          <w:b/>
          <w:bCs/>
          <w:color w:val="26282F"/>
          <w:sz w:val="22"/>
          <w:szCs w:val="22"/>
        </w:rPr>
        <w:t>_________________________</w:t>
      </w:r>
      <w:r w:rsidRPr="007A545C">
        <w:rPr>
          <w:b/>
          <w:bCs/>
          <w:color w:val="26282F"/>
          <w:sz w:val="22"/>
          <w:szCs w:val="22"/>
        </w:rPr>
        <w:t xml:space="preserve"> 20__г.</w:t>
      </w:r>
      <w:r w:rsidRPr="007A545C">
        <w:rPr>
          <w:b/>
          <w:bCs/>
          <w:color w:val="26282F"/>
          <w:sz w:val="22"/>
          <w:szCs w:val="22"/>
        </w:rPr>
        <w:br/>
        <w:t>(очередной финансовый год)</w:t>
      </w:r>
    </w:p>
    <w:p w:rsidR="00264B5B" w:rsidRPr="007A545C" w:rsidRDefault="00264B5B" w:rsidP="005F58D0">
      <w:pPr>
        <w:widowControl w:val="0"/>
        <w:autoSpaceDE w:val="0"/>
        <w:autoSpaceDN w:val="0"/>
        <w:adjustRightInd w:val="0"/>
        <w:ind w:firstLine="720"/>
        <w:jc w:val="both"/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6091"/>
        <w:gridCol w:w="3553"/>
      </w:tblGrid>
      <w:tr w:rsidR="00264B5B" w:rsidRPr="007A545C" w:rsidTr="005F58D0">
        <w:tc>
          <w:tcPr>
            <w:tcW w:w="6091" w:type="dxa"/>
          </w:tcPr>
          <w:p w:rsidR="00264B5B" w:rsidRPr="007A545C" w:rsidRDefault="00264B5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A545C">
              <w:rPr>
                <w:sz w:val="22"/>
                <w:szCs w:val="22"/>
              </w:rPr>
              <w:t>Наименование показателя</w:t>
            </w:r>
          </w:p>
        </w:tc>
        <w:tc>
          <w:tcPr>
            <w:tcW w:w="3553" w:type="dxa"/>
          </w:tcPr>
          <w:p w:rsidR="00264B5B" w:rsidRPr="007A545C" w:rsidRDefault="00264B5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A545C">
              <w:rPr>
                <w:sz w:val="22"/>
                <w:szCs w:val="22"/>
              </w:rPr>
              <w:t xml:space="preserve">Сумма, рублей </w:t>
            </w:r>
          </w:p>
        </w:tc>
      </w:tr>
      <w:tr w:rsidR="00264B5B" w:rsidRPr="007A545C" w:rsidTr="005F58D0">
        <w:tc>
          <w:tcPr>
            <w:tcW w:w="6091" w:type="dxa"/>
          </w:tcPr>
          <w:p w:rsidR="00264B5B" w:rsidRPr="007A545C" w:rsidRDefault="00264B5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A545C">
              <w:rPr>
                <w:sz w:val="22"/>
                <w:szCs w:val="22"/>
              </w:rPr>
              <w:t>1</w:t>
            </w:r>
          </w:p>
        </w:tc>
        <w:tc>
          <w:tcPr>
            <w:tcW w:w="3553" w:type="dxa"/>
          </w:tcPr>
          <w:p w:rsidR="00264B5B" w:rsidRPr="007A545C" w:rsidRDefault="00264B5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A545C">
              <w:rPr>
                <w:sz w:val="22"/>
                <w:szCs w:val="22"/>
              </w:rPr>
              <w:t>3</w:t>
            </w:r>
          </w:p>
        </w:tc>
      </w:tr>
      <w:tr w:rsidR="00264B5B" w:rsidRPr="007A545C" w:rsidTr="005F58D0">
        <w:tc>
          <w:tcPr>
            <w:tcW w:w="6091" w:type="dxa"/>
          </w:tcPr>
          <w:p w:rsidR="00264B5B" w:rsidRPr="007A545C" w:rsidRDefault="00264B5B">
            <w:pPr>
              <w:widowControl w:val="0"/>
              <w:autoSpaceDE w:val="0"/>
              <w:autoSpaceDN w:val="0"/>
              <w:adjustRightInd w:val="0"/>
            </w:pPr>
            <w:bookmarkStart w:id="63" w:name="sub_100841"/>
            <w:r w:rsidRPr="007A545C">
              <w:rPr>
                <w:sz w:val="22"/>
                <w:szCs w:val="22"/>
              </w:rPr>
              <w:t>Остаток средств на начало года</w:t>
            </w:r>
            <w:bookmarkEnd w:id="63"/>
          </w:p>
        </w:tc>
        <w:tc>
          <w:tcPr>
            <w:tcW w:w="3553" w:type="dxa"/>
          </w:tcPr>
          <w:p w:rsidR="00264B5B" w:rsidRPr="007A545C" w:rsidRDefault="00264B5B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264B5B" w:rsidRPr="007A545C" w:rsidTr="005F58D0">
        <w:tc>
          <w:tcPr>
            <w:tcW w:w="6091" w:type="dxa"/>
          </w:tcPr>
          <w:p w:rsidR="00264B5B" w:rsidRPr="007A545C" w:rsidRDefault="00264B5B">
            <w:pPr>
              <w:widowControl w:val="0"/>
              <w:autoSpaceDE w:val="0"/>
              <w:autoSpaceDN w:val="0"/>
              <w:adjustRightInd w:val="0"/>
            </w:pPr>
            <w:r w:rsidRPr="007A545C">
              <w:rPr>
                <w:sz w:val="22"/>
                <w:szCs w:val="22"/>
              </w:rPr>
              <w:t>Остаток средств на конец года</w:t>
            </w:r>
          </w:p>
        </w:tc>
        <w:tc>
          <w:tcPr>
            <w:tcW w:w="3553" w:type="dxa"/>
          </w:tcPr>
          <w:p w:rsidR="00264B5B" w:rsidRPr="007A545C" w:rsidRDefault="00264B5B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264B5B" w:rsidRPr="007A545C" w:rsidTr="005F58D0">
        <w:tc>
          <w:tcPr>
            <w:tcW w:w="6091" w:type="dxa"/>
          </w:tcPr>
          <w:p w:rsidR="00264B5B" w:rsidRPr="007A545C" w:rsidRDefault="00264B5B">
            <w:pPr>
              <w:widowControl w:val="0"/>
              <w:autoSpaceDE w:val="0"/>
              <w:autoSpaceDN w:val="0"/>
              <w:adjustRightInd w:val="0"/>
            </w:pPr>
            <w:r w:rsidRPr="007A545C">
              <w:rPr>
                <w:sz w:val="22"/>
                <w:szCs w:val="22"/>
              </w:rPr>
              <w:t>Поступление</w:t>
            </w:r>
          </w:p>
        </w:tc>
        <w:tc>
          <w:tcPr>
            <w:tcW w:w="3553" w:type="dxa"/>
          </w:tcPr>
          <w:p w:rsidR="00264B5B" w:rsidRPr="007A545C" w:rsidRDefault="00264B5B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264B5B" w:rsidRPr="007A545C" w:rsidTr="005F58D0">
        <w:tc>
          <w:tcPr>
            <w:tcW w:w="6091" w:type="dxa"/>
          </w:tcPr>
          <w:p w:rsidR="00264B5B" w:rsidRPr="007A545C" w:rsidRDefault="00264B5B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3553" w:type="dxa"/>
          </w:tcPr>
          <w:p w:rsidR="00264B5B" w:rsidRPr="007A545C" w:rsidRDefault="00264B5B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264B5B" w:rsidRPr="007A545C" w:rsidTr="005F58D0">
        <w:tc>
          <w:tcPr>
            <w:tcW w:w="6091" w:type="dxa"/>
          </w:tcPr>
          <w:p w:rsidR="00264B5B" w:rsidRPr="007A545C" w:rsidRDefault="00264B5B">
            <w:pPr>
              <w:widowControl w:val="0"/>
              <w:autoSpaceDE w:val="0"/>
              <w:autoSpaceDN w:val="0"/>
              <w:adjustRightInd w:val="0"/>
            </w:pPr>
            <w:r w:rsidRPr="007A545C">
              <w:rPr>
                <w:sz w:val="22"/>
                <w:szCs w:val="22"/>
              </w:rPr>
              <w:t>Выбытие</w:t>
            </w:r>
          </w:p>
        </w:tc>
        <w:tc>
          <w:tcPr>
            <w:tcW w:w="3553" w:type="dxa"/>
          </w:tcPr>
          <w:p w:rsidR="00264B5B" w:rsidRPr="007A545C" w:rsidRDefault="00264B5B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264B5B" w:rsidRPr="007A545C" w:rsidTr="005F58D0">
        <w:tc>
          <w:tcPr>
            <w:tcW w:w="6091" w:type="dxa"/>
          </w:tcPr>
          <w:p w:rsidR="00264B5B" w:rsidRPr="007A545C" w:rsidRDefault="00264B5B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3553" w:type="dxa"/>
          </w:tcPr>
          <w:p w:rsidR="00264B5B" w:rsidRPr="007A545C" w:rsidRDefault="00264B5B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</w:tbl>
    <w:p w:rsidR="00264B5B" w:rsidRPr="007A545C" w:rsidRDefault="00264B5B" w:rsidP="005F58D0">
      <w:pPr>
        <w:widowControl w:val="0"/>
        <w:autoSpaceDE w:val="0"/>
        <w:autoSpaceDN w:val="0"/>
        <w:adjustRightInd w:val="0"/>
        <w:ind w:firstLine="720"/>
        <w:jc w:val="both"/>
        <w:rPr>
          <w:sz w:val="22"/>
          <w:szCs w:val="22"/>
        </w:rPr>
      </w:pPr>
    </w:p>
    <w:p w:rsidR="00264B5B" w:rsidRPr="007A545C" w:rsidRDefault="00264B5B" w:rsidP="005F58D0">
      <w:pPr>
        <w:widowControl w:val="0"/>
        <w:autoSpaceDE w:val="0"/>
        <w:autoSpaceDN w:val="0"/>
        <w:adjustRightInd w:val="0"/>
        <w:ind w:firstLine="720"/>
        <w:jc w:val="both"/>
        <w:rPr>
          <w:sz w:val="22"/>
          <w:szCs w:val="22"/>
        </w:rPr>
      </w:pPr>
    </w:p>
    <w:p w:rsidR="00264B5B" w:rsidRPr="007A545C" w:rsidRDefault="00264B5B" w:rsidP="005F58D0">
      <w:pPr>
        <w:widowControl w:val="0"/>
        <w:autoSpaceDE w:val="0"/>
        <w:autoSpaceDN w:val="0"/>
        <w:adjustRightInd w:val="0"/>
        <w:jc w:val="both"/>
        <w:rPr>
          <w:sz w:val="22"/>
          <w:szCs w:val="22"/>
        </w:rPr>
      </w:pPr>
      <w:r w:rsidRPr="007A545C">
        <w:rPr>
          <w:sz w:val="22"/>
          <w:szCs w:val="22"/>
        </w:rPr>
        <w:t>Руководитель государственного</w:t>
      </w:r>
    </w:p>
    <w:p w:rsidR="00264B5B" w:rsidRPr="007A545C" w:rsidRDefault="00264B5B" w:rsidP="005F58D0">
      <w:pPr>
        <w:widowControl w:val="0"/>
        <w:autoSpaceDE w:val="0"/>
        <w:autoSpaceDN w:val="0"/>
        <w:adjustRightInd w:val="0"/>
        <w:jc w:val="both"/>
        <w:rPr>
          <w:sz w:val="22"/>
          <w:szCs w:val="22"/>
        </w:rPr>
      </w:pPr>
      <w:r w:rsidRPr="007A545C">
        <w:rPr>
          <w:sz w:val="22"/>
          <w:szCs w:val="22"/>
        </w:rPr>
        <w:t>учреждения (подразделения)          ___________________</w:t>
      </w:r>
      <w:r>
        <w:rPr>
          <w:sz w:val="22"/>
          <w:szCs w:val="22"/>
          <w:u w:val="single"/>
        </w:rPr>
        <w:t>Бацунова Н.А.</w:t>
      </w:r>
      <w:r w:rsidRPr="007A545C">
        <w:rPr>
          <w:sz w:val="22"/>
          <w:szCs w:val="22"/>
        </w:rPr>
        <w:t>_____</w:t>
      </w:r>
    </w:p>
    <w:p w:rsidR="00264B5B" w:rsidRPr="007A545C" w:rsidRDefault="00264B5B" w:rsidP="005F58D0">
      <w:pPr>
        <w:widowControl w:val="0"/>
        <w:autoSpaceDE w:val="0"/>
        <w:autoSpaceDN w:val="0"/>
        <w:adjustRightInd w:val="0"/>
        <w:jc w:val="both"/>
        <w:rPr>
          <w:sz w:val="22"/>
          <w:szCs w:val="22"/>
        </w:rPr>
      </w:pPr>
      <w:r w:rsidRPr="007A545C">
        <w:rPr>
          <w:sz w:val="22"/>
          <w:szCs w:val="22"/>
        </w:rPr>
        <w:t>(уполномоченное лицо)                        (подпись)               (расшифровка подписи)</w:t>
      </w:r>
    </w:p>
    <w:p w:rsidR="00264B5B" w:rsidRPr="007A545C" w:rsidRDefault="00264B5B" w:rsidP="005F58D0">
      <w:pPr>
        <w:widowControl w:val="0"/>
        <w:autoSpaceDE w:val="0"/>
        <w:autoSpaceDN w:val="0"/>
        <w:adjustRightInd w:val="0"/>
        <w:jc w:val="both"/>
        <w:rPr>
          <w:sz w:val="22"/>
          <w:szCs w:val="22"/>
        </w:rPr>
      </w:pPr>
      <w:r w:rsidRPr="007A545C">
        <w:rPr>
          <w:sz w:val="22"/>
          <w:szCs w:val="22"/>
        </w:rPr>
        <w:t xml:space="preserve">Главный бухгалтер </w:t>
      </w:r>
    </w:p>
    <w:p w:rsidR="00264B5B" w:rsidRPr="007A545C" w:rsidRDefault="00264B5B" w:rsidP="005F58D0">
      <w:pPr>
        <w:widowControl w:val="0"/>
        <w:autoSpaceDE w:val="0"/>
        <w:autoSpaceDN w:val="0"/>
        <w:adjustRightInd w:val="0"/>
        <w:jc w:val="both"/>
        <w:rPr>
          <w:sz w:val="22"/>
          <w:szCs w:val="22"/>
        </w:rPr>
      </w:pPr>
      <w:r w:rsidRPr="007A545C">
        <w:rPr>
          <w:sz w:val="22"/>
          <w:szCs w:val="22"/>
        </w:rPr>
        <w:t>государственного учреждения</w:t>
      </w:r>
    </w:p>
    <w:p w:rsidR="00264B5B" w:rsidRPr="007A545C" w:rsidRDefault="00264B5B" w:rsidP="005F58D0">
      <w:pPr>
        <w:widowControl w:val="0"/>
        <w:autoSpaceDE w:val="0"/>
        <w:autoSpaceDN w:val="0"/>
        <w:adjustRightInd w:val="0"/>
        <w:jc w:val="both"/>
        <w:rPr>
          <w:sz w:val="22"/>
          <w:szCs w:val="22"/>
        </w:rPr>
      </w:pPr>
      <w:r w:rsidRPr="007A545C">
        <w:rPr>
          <w:sz w:val="22"/>
          <w:szCs w:val="22"/>
        </w:rPr>
        <w:t>(подразделения)                                ____________________</w:t>
      </w:r>
      <w:r>
        <w:rPr>
          <w:sz w:val="22"/>
          <w:szCs w:val="22"/>
          <w:u w:val="single"/>
        </w:rPr>
        <w:t>Чупракова Е.В.</w:t>
      </w:r>
      <w:r w:rsidRPr="007A545C">
        <w:rPr>
          <w:sz w:val="22"/>
          <w:szCs w:val="22"/>
        </w:rPr>
        <w:t>________</w:t>
      </w:r>
    </w:p>
    <w:p w:rsidR="00264B5B" w:rsidRPr="007A545C" w:rsidRDefault="00264B5B" w:rsidP="005F58D0">
      <w:pPr>
        <w:widowControl w:val="0"/>
        <w:autoSpaceDE w:val="0"/>
        <w:autoSpaceDN w:val="0"/>
        <w:adjustRightInd w:val="0"/>
        <w:jc w:val="both"/>
        <w:rPr>
          <w:sz w:val="22"/>
          <w:szCs w:val="22"/>
        </w:rPr>
      </w:pPr>
      <w:r w:rsidRPr="007A545C">
        <w:rPr>
          <w:sz w:val="22"/>
          <w:szCs w:val="22"/>
        </w:rPr>
        <w:t xml:space="preserve">                                                                           (подпись)              (расшифровка подписи)</w:t>
      </w:r>
    </w:p>
    <w:p w:rsidR="00264B5B" w:rsidRPr="007A545C" w:rsidRDefault="00264B5B" w:rsidP="005F58D0">
      <w:pPr>
        <w:widowControl w:val="0"/>
        <w:autoSpaceDE w:val="0"/>
        <w:autoSpaceDN w:val="0"/>
        <w:adjustRightInd w:val="0"/>
        <w:jc w:val="both"/>
        <w:rPr>
          <w:sz w:val="22"/>
          <w:szCs w:val="22"/>
        </w:rPr>
      </w:pPr>
      <w:r w:rsidRPr="007A545C">
        <w:rPr>
          <w:sz w:val="22"/>
          <w:szCs w:val="22"/>
        </w:rPr>
        <w:t>Исполнитель                                      ________________________</w:t>
      </w:r>
      <w:r>
        <w:rPr>
          <w:sz w:val="22"/>
          <w:szCs w:val="22"/>
          <w:u w:val="single"/>
        </w:rPr>
        <w:t>Чупракова Е.В.</w:t>
      </w:r>
      <w:r w:rsidRPr="007A545C">
        <w:rPr>
          <w:sz w:val="22"/>
          <w:szCs w:val="22"/>
        </w:rPr>
        <w:t>_____</w:t>
      </w:r>
    </w:p>
    <w:p w:rsidR="00264B5B" w:rsidRPr="007A545C" w:rsidRDefault="00264B5B" w:rsidP="005F58D0">
      <w:pPr>
        <w:widowControl w:val="0"/>
        <w:autoSpaceDE w:val="0"/>
        <w:autoSpaceDN w:val="0"/>
        <w:adjustRightInd w:val="0"/>
        <w:jc w:val="both"/>
        <w:rPr>
          <w:sz w:val="22"/>
          <w:szCs w:val="22"/>
        </w:rPr>
      </w:pPr>
      <w:r w:rsidRPr="007A545C">
        <w:rPr>
          <w:sz w:val="22"/>
          <w:szCs w:val="22"/>
        </w:rPr>
        <w:t xml:space="preserve">                                                                (подпись)              (расшифровка подписи) </w:t>
      </w:r>
    </w:p>
    <w:p w:rsidR="00264B5B" w:rsidRPr="007A545C" w:rsidRDefault="00264B5B" w:rsidP="005F58D0">
      <w:pPr>
        <w:widowControl w:val="0"/>
        <w:autoSpaceDE w:val="0"/>
        <w:autoSpaceDN w:val="0"/>
        <w:adjustRightInd w:val="0"/>
        <w:jc w:val="both"/>
        <w:rPr>
          <w:sz w:val="22"/>
          <w:szCs w:val="22"/>
        </w:rPr>
      </w:pPr>
      <w:r w:rsidRPr="007A545C">
        <w:rPr>
          <w:sz w:val="22"/>
          <w:szCs w:val="22"/>
        </w:rPr>
        <w:t>тел. __________</w:t>
      </w:r>
    </w:p>
    <w:p w:rsidR="00264B5B" w:rsidRPr="007A545C" w:rsidRDefault="00264B5B" w:rsidP="005F58D0">
      <w:pPr>
        <w:widowControl w:val="0"/>
        <w:autoSpaceDE w:val="0"/>
        <w:autoSpaceDN w:val="0"/>
        <w:adjustRightInd w:val="0"/>
        <w:jc w:val="both"/>
        <w:rPr>
          <w:sz w:val="22"/>
          <w:szCs w:val="22"/>
        </w:rPr>
      </w:pPr>
      <w:r w:rsidRPr="007A545C">
        <w:rPr>
          <w:sz w:val="22"/>
          <w:szCs w:val="22"/>
        </w:rPr>
        <w:t>«_____»_______________20____</w:t>
      </w:r>
    </w:p>
    <w:p w:rsidR="00264B5B" w:rsidRPr="007A545C" w:rsidRDefault="00264B5B" w:rsidP="005F58D0">
      <w:pPr>
        <w:widowControl w:val="0"/>
        <w:autoSpaceDE w:val="0"/>
        <w:autoSpaceDN w:val="0"/>
        <w:adjustRightInd w:val="0"/>
        <w:jc w:val="both"/>
        <w:rPr>
          <w:sz w:val="22"/>
          <w:szCs w:val="22"/>
        </w:rPr>
      </w:pPr>
    </w:p>
    <w:p w:rsidR="00264B5B" w:rsidRDefault="00264B5B" w:rsidP="005F58D0">
      <w:pPr>
        <w:rPr>
          <w:rFonts w:ascii="Arial" w:hAnsi="Arial" w:cs="Arial"/>
        </w:rPr>
        <w:sectPr w:rsidR="00264B5B">
          <w:pgSz w:w="11905" w:h="16837"/>
          <w:pgMar w:top="1134" w:right="567" w:bottom="567" w:left="1418" w:header="720" w:footer="720" w:gutter="0"/>
          <w:cols w:space="720"/>
        </w:sectPr>
      </w:pPr>
    </w:p>
    <w:tbl>
      <w:tblPr>
        <w:tblW w:w="9915" w:type="dxa"/>
        <w:tblInd w:w="10314" w:type="dxa"/>
        <w:tblLook w:val="00A0"/>
      </w:tblPr>
      <w:tblGrid>
        <w:gridCol w:w="9915"/>
      </w:tblGrid>
      <w:tr w:rsidR="00264B5B" w:rsidTr="005F58D0">
        <w:trPr>
          <w:trHeight w:val="375"/>
        </w:trPr>
        <w:tc>
          <w:tcPr>
            <w:tcW w:w="9915" w:type="dxa"/>
            <w:vAlign w:val="bottom"/>
          </w:tcPr>
          <w:p w:rsidR="00264B5B" w:rsidRDefault="00264B5B">
            <w:pPr>
              <w:rPr>
                <w:sz w:val="28"/>
                <w:szCs w:val="28"/>
              </w:rPr>
            </w:pPr>
            <w:r>
              <w:rPr>
                <w:bCs/>
                <w:sz w:val="28"/>
              </w:rPr>
              <w:t>Приложение № 2</w:t>
            </w:r>
          </w:p>
        </w:tc>
      </w:tr>
      <w:tr w:rsidR="00264B5B" w:rsidTr="005F58D0">
        <w:trPr>
          <w:trHeight w:val="3399"/>
        </w:trPr>
        <w:tc>
          <w:tcPr>
            <w:tcW w:w="9915" w:type="dxa"/>
          </w:tcPr>
          <w:p w:rsidR="00264B5B" w:rsidRDefault="00264B5B">
            <w:pPr>
              <w:rPr>
                <w:sz w:val="28"/>
              </w:rPr>
            </w:pPr>
            <w:r>
              <w:rPr>
                <w:sz w:val="28"/>
                <w:szCs w:val="28"/>
              </w:rPr>
              <w:t xml:space="preserve">к Порядку </w:t>
            </w:r>
            <w:r>
              <w:rPr>
                <w:sz w:val="28"/>
              </w:rPr>
              <w:t xml:space="preserve">составления и утверждения </w:t>
            </w:r>
          </w:p>
          <w:p w:rsidR="00264B5B" w:rsidRDefault="00264B5B">
            <w:pPr>
              <w:rPr>
                <w:sz w:val="28"/>
              </w:rPr>
            </w:pPr>
            <w:r>
              <w:rPr>
                <w:sz w:val="28"/>
              </w:rPr>
              <w:t xml:space="preserve">плана финансово-хозяйственной </w:t>
            </w:r>
          </w:p>
          <w:p w:rsidR="00264B5B" w:rsidRDefault="00264B5B">
            <w:pPr>
              <w:rPr>
                <w:sz w:val="28"/>
              </w:rPr>
            </w:pPr>
            <w:r>
              <w:rPr>
                <w:sz w:val="28"/>
              </w:rPr>
              <w:t xml:space="preserve">деятельности государственных </w:t>
            </w:r>
          </w:p>
          <w:p w:rsidR="00264B5B" w:rsidRDefault="00264B5B">
            <w:pPr>
              <w:rPr>
                <w:sz w:val="28"/>
              </w:rPr>
            </w:pPr>
            <w:r>
              <w:rPr>
                <w:sz w:val="28"/>
              </w:rPr>
              <w:t xml:space="preserve">бюджетных и автономных </w:t>
            </w:r>
          </w:p>
          <w:p w:rsidR="00264B5B" w:rsidRDefault="00264B5B">
            <w:pPr>
              <w:rPr>
                <w:sz w:val="28"/>
              </w:rPr>
            </w:pPr>
            <w:r>
              <w:rPr>
                <w:sz w:val="28"/>
              </w:rPr>
              <w:t xml:space="preserve">учреждений Свердловской области, </w:t>
            </w:r>
          </w:p>
          <w:p w:rsidR="00264B5B" w:rsidRDefault="00264B5B">
            <w:pPr>
              <w:rPr>
                <w:sz w:val="28"/>
              </w:rPr>
            </w:pPr>
            <w:r>
              <w:rPr>
                <w:sz w:val="28"/>
              </w:rPr>
              <w:t xml:space="preserve">в отношении которых функции </w:t>
            </w:r>
          </w:p>
          <w:p w:rsidR="00264B5B" w:rsidRDefault="00264B5B">
            <w:pPr>
              <w:rPr>
                <w:sz w:val="28"/>
              </w:rPr>
            </w:pPr>
            <w:r>
              <w:rPr>
                <w:sz w:val="28"/>
              </w:rPr>
              <w:t xml:space="preserve">и полномочия учредителя </w:t>
            </w:r>
          </w:p>
          <w:p w:rsidR="00264B5B" w:rsidRDefault="00264B5B">
            <w:pPr>
              <w:rPr>
                <w:sz w:val="28"/>
              </w:rPr>
            </w:pPr>
            <w:r>
              <w:rPr>
                <w:sz w:val="28"/>
              </w:rPr>
              <w:t xml:space="preserve">осуществляются Министерством </w:t>
            </w:r>
          </w:p>
          <w:p w:rsidR="00264B5B" w:rsidRDefault="00264B5B">
            <w:pPr>
              <w:rPr>
                <w:sz w:val="28"/>
              </w:rPr>
            </w:pPr>
            <w:r>
              <w:rPr>
                <w:sz w:val="28"/>
              </w:rPr>
              <w:t>общего и профессионального</w:t>
            </w:r>
          </w:p>
          <w:p w:rsidR="00264B5B" w:rsidRDefault="00264B5B">
            <w:pPr>
              <w:rPr>
                <w:sz w:val="28"/>
                <w:szCs w:val="28"/>
              </w:rPr>
            </w:pPr>
            <w:r>
              <w:rPr>
                <w:sz w:val="28"/>
              </w:rPr>
              <w:t xml:space="preserve"> образования Свердловской области</w:t>
            </w:r>
          </w:p>
        </w:tc>
      </w:tr>
    </w:tbl>
    <w:p w:rsidR="00264B5B" w:rsidRDefault="00264B5B" w:rsidP="005F58D0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b/>
          <w:bCs/>
          <w:color w:val="26282F"/>
        </w:rPr>
      </w:pPr>
      <w:r>
        <w:rPr>
          <w:b/>
          <w:bCs/>
          <w:color w:val="26282F"/>
        </w:rPr>
        <w:t>Расчеты</w:t>
      </w:r>
      <w:r>
        <w:rPr>
          <w:b/>
          <w:bCs/>
          <w:color w:val="26282F"/>
        </w:rPr>
        <w:br/>
        <w:t>(обоснования) к плану финансово-хозяйственной деятельности государственного (муниципального) учреждения</w:t>
      </w:r>
    </w:p>
    <w:p w:rsidR="00264B5B" w:rsidRDefault="00264B5B" w:rsidP="005F58D0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b/>
          <w:bCs/>
          <w:color w:val="26282F"/>
        </w:rPr>
      </w:pPr>
      <w:bookmarkStart w:id="64" w:name="sub_2100"/>
      <w:r>
        <w:rPr>
          <w:b/>
          <w:bCs/>
          <w:color w:val="26282F"/>
        </w:rPr>
        <w:t xml:space="preserve">1. Расчеты (обоснования) выплат персоналу </w:t>
      </w:r>
    </w:p>
    <w:bookmarkEnd w:id="64"/>
    <w:p w:rsidR="00264B5B" w:rsidRDefault="00264B5B" w:rsidP="005F58D0">
      <w:pPr>
        <w:widowControl w:val="0"/>
        <w:autoSpaceDE w:val="0"/>
        <w:autoSpaceDN w:val="0"/>
        <w:adjustRightInd w:val="0"/>
        <w:ind w:firstLine="720"/>
        <w:jc w:val="both"/>
      </w:pPr>
    </w:p>
    <w:p w:rsidR="00264B5B" w:rsidRPr="00FE7920" w:rsidRDefault="00264B5B" w:rsidP="005F58D0">
      <w:pPr>
        <w:widowControl w:val="0"/>
        <w:autoSpaceDE w:val="0"/>
        <w:autoSpaceDN w:val="0"/>
        <w:adjustRightInd w:val="0"/>
        <w:rPr>
          <w:u w:val="single"/>
        </w:rPr>
      </w:pPr>
      <w:r>
        <w:t xml:space="preserve">Код видов расходов </w:t>
      </w:r>
      <w:r>
        <w:rPr>
          <w:u w:val="single"/>
        </w:rPr>
        <w:t>111, 119, 244, 851</w:t>
      </w:r>
    </w:p>
    <w:p w:rsidR="00264B5B" w:rsidRDefault="00264B5B" w:rsidP="005F58D0">
      <w:pPr>
        <w:widowControl w:val="0"/>
        <w:autoSpaceDE w:val="0"/>
        <w:autoSpaceDN w:val="0"/>
        <w:adjustRightInd w:val="0"/>
        <w:ind w:firstLine="720"/>
        <w:jc w:val="both"/>
      </w:pPr>
    </w:p>
    <w:p w:rsidR="00264B5B" w:rsidRDefault="00264B5B" w:rsidP="005F58D0">
      <w:pPr>
        <w:widowControl w:val="0"/>
        <w:autoSpaceDE w:val="0"/>
        <w:autoSpaceDN w:val="0"/>
        <w:adjustRightInd w:val="0"/>
      </w:pPr>
      <w:r>
        <w:t xml:space="preserve">Источник финансового обеспечения </w:t>
      </w:r>
      <w:r>
        <w:rPr>
          <w:u w:val="single"/>
        </w:rPr>
        <w:t>Субсидия на выполнение государственного задания</w:t>
      </w:r>
      <w:r w:rsidRPr="00FE7920">
        <w:rPr>
          <w:u w:val="single"/>
        </w:rPr>
        <w:t>_</w:t>
      </w:r>
    </w:p>
    <w:p w:rsidR="00264B5B" w:rsidRDefault="00264B5B" w:rsidP="005F58D0">
      <w:pPr>
        <w:widowControl w:val="0"/>
        <w:autoSpaceDE w:val="0"/>
        <w:autoSpaceDN w:val="0"/>
        <w:adjustRightInd w:val="0"/>
        <w:ind w:firstLine="720"/>
        <w:jc w:val="both"/>
      </w:pPr>
    </w:p>
    <w:p w:rsidR="00264B5B" w:rsidRDefault="00264B5B" w:rsidP="005F58D0">
      <w:pPr>
        <w:widowControl w:val="0"/>
        <w:autoSpaceDE w:val="0"/>
        <w:autoSpaceDN w:val="0"/>
        <w:adjustRightInd w:val="0"/>
        <w:ind w:firstLine="720"/>
        <w:jc w:val="both"/>
      </w:pPr>
    </w:p>
    <w:p w:rsidR="00264B5B" w:rsidRDefault="00264B5B" w:rsidP="005F58D0">
      <w:pPr>
        <w:widowControl w:val="0"/>
        <w:autoSpaceDE w:val="0"/>
        <w:autoSpaceDN w:val="0"/>
        <w:adjustRightInd w:val="0"/>
        <w:ind w:firstLine="720"/>
        <w:jc w:val="both"/>
      </w:pPr>
    </w:p>
    <w:p w:rsidR="00264B5B" w:rsidRDefault="00264B5B" w:rsidP="005F58D0">
      <w:pPr>
        <w:widowControl w:val="0"/>
        <w:autoSpaceDE w:val="0"/>
        <w:autoSpaceDN w:val="0"/>
        <w:adjustRightInd w:val="0"/>
        <w:ind w:firstLine="720"/>
        <w:jc w:val="both"/>
      </w:pPr>
    </w:p>
    <w:p w:rsidR="00264B5B" w:rsidRDefault="00264B5B" w:rsidP="005F58D0">
      <w:pPr>
        <w:widowControl w:val="0"/>
        <w:autoSpaceDE w:val="0"/>
        <w:autoSpaceDN w:val="0"/>
        <w:adjustRightInd w:val="0"/>
        <w:ind w:firstLine="720"/>
        <w:jc w:val="both"/>
      </w:pPr>
    </w:p>
    <w:p w:rsidR="00264B5B" w:rsidRDefault="00264B5B" w:rsidP="005F58D0">
      <w:pPr>
        <w:widowControl w:val="0"/>
        <w:autoSpaceDE w:val="0"/>
        <w:autoSpaceDN w:val="0"/>
        <w:adjustRightInd w:val="0"/>
        <w:ind w:firstLine="720"/>
        <w:jc w:val="both"/>
      </w:pPr>
    </w:p>
    <w:p w:rsidR="00264B5B" w:rsidRDefault="00264B5B" w:rsidP="005F58D0">
      <w:pPr>
        <w:widowControl w:val="0"/>
        <w:autoSpaceDE w:val="0"/>
        <w:autoSpaceDN w:val="0"/>
        <w:adjustRightInd w:val="0"/>
        <w:ind w:firstLine="720"/>
        <w:jc w:val="both"/>
      </w:pPr>
    </w:p>
    <w:p w:rsidR="00264B5B" w:rsidRDefault="00264B5B" w:rsidP="005F58D0">
      <w:pPr>
        <w:widowControl w:val="0"/>
        <w:autoSpaceDE w:val="0"/>
        <w:autoSpaceDN w:val="0"/>
        <w:adjustRightInd w:val="0"/>
        <w:ind w:firstLine="720"/>
        <w:jc w:val="both"/>
      </w:pPr>
    </w:p>
    <w:p w:rsidR="00264B5B" w:rsidRDefault="00264B5B" w:rsidP="005F58D0">
      <w:pPr>
        <w:widowControl w:val="0"/>
        <w:autoSpaceDE w:val="0"/>
        <w:autoSpaceDN w:val="0"/>
        <w:adjustRightInd w:val="0"/>
        <w:ind w:firstLine="720"/>
        <w:jc w:val="both"/>
      </w:pPr>
    </w:p>
    <w:p w:rsidR="00264B5B" w:rsidRDefault="00264B5B" w:rsidP="005F58D0">
      <w:pPr>
        <w:widowControl w:val="0"/>
        <w:autoSpaceDE w:val="0"/>
        <w:autoSpaceDN w:val="0"/>
        <w:adjustRightInd w:val="0"/>
        <w:ind w:firstLine="720"/>
        <w:jc w:val="both"/>
      </w:pPr>
    </w:p>
    <w:p w:rsidR="00264B5B" w:rsidRDefault="00264B5B" w:rsidP="005F58D0">
      <w:pPr>
        <w:widowControl w:val="0"/>
        <w:autoSpaceDE w:val="0"/>
        <w:autoSpaceDN w:val="0"/>
        <w:adjustRightInd w:val="0"/>
        <w:ind w:firstLine="720"/>
        <w:jc w:val="both"/>
      </w:pPr>
    </w:p>
    <w:p w:rsidR="00264B5B" w:rsidRDefault="00264B5B" w:rsidP="005F58D0">
      <w:pPr>
        <w:widowControl w:val="0"/>
        <w:autoSpaceDE w:val="0"/>
        <w:autoSpaceDN w:val="0"/>
        <w:adjustRightInd w:val="0"/>
        <w:ind w:firstLine="720"/>
        <w:jc w:val="both"/>
      </w:pPr>
    </w:p>
    <w:p w:rsidR="00264B5B" w:rsidRDefault="00264B5B" w:rsidP="005F58D0">
      <w:pPr>
        <w:widowControl w:val="0"/>
        <w:autoSpaceDE w:val="0"/>
        <w:autoSpaceDN w:val="0"/>
        <w:adjustRightInd w:val="0"/>
        <w:ind w:firstLine="720"/>
        <w:jc w:val="both"/>
      </w:pPr>
    </w:p>
    <w:p w:rsidR="00264B5B" w:rsidRDefault="00264B5B" w:rsidP="005F58D0">
      <w:pPr>
        <w:widowControl w:val="0"/>
        <w:autoSpaceDE w:val="0"/>
        <w:autoSpaceDN w:val="0"/>
        <w:adjustRightInd w:val="0"/>
        <w:ind w:firstLine="720"/>
        <w:jc w:val="both"/>
      </w:pPr>
    </w:p>
    <w:p w:rsidR="00264B5B" w:rsidRDefault="00264B5B" w:rsidP="005F58D0">
      <w:pPr>
        <w:widowControl w:val="0"/>
        <w:autoSpaceDE w:val="0"/>
        <w:autoSpaceDN w:val="0"/>
        <w:adjustRightInd w:val="0"/>
        <w:ind w:firstLine="720"/>
        <w:jc w:val="both"/>
        <w:rPr>
          <w:sz w:val="20"/>
          <w:szCs w:val="20"/>
        </w:rPr>
      </w:pPr>
    </w:p>
    <w:p w:rsidR="00264B5B" w:rsidRDefault="00264B5B" w:rsidP="005F58D0"/>
    <w:tbl>
      <w:tblPr>
        <w:tblW w:w="0" w:type="auto"/>
        <w:tblInd w:w="-612" w:type="dxa"/>
        <w:tblLook w:val="0000"/>
      </w:tblPr>
      <w:tblGrid>
        <w:gridCol w:w="517"/>
        <w:gridCol w:w="1573"/>
        <w:gridCol w:w="635"/>
        <w:gridCol w:w="707"/>
        <w:gridCol w:w="585"/>
        <w:gridCol w:w="724"/>
        <w:gridCol w:w="786"/>
        <w:gridCol w:w="823"/>
        <w:gridCol w:w="698"/>
        <w:gridCol w:w="719"/>
        <w:gridCol w:w="509"/>
        <w:gridCol w:w="761"/>
        <w:gridCol w:w="893"/>
        <w:gridCol w:w="775"/>
        <w:gridCol w:w="719"/>
        <w:gridCol w:w="793"/>
        <w:gridCol w:w="505"/>
        <w:gridCol w:w="677"/>
        <w:gridCol w:w="761"/>
        <w:gridCol w:w="697"/>
        <w:gridCol w:w="823"/>
      </w:tblGrid>
      <w:tr w:rsidR="00264B5B" w:rsidRPr="00DF42CE" w:rsidTr="00DF42CE">
        <w:trPr>
          <w:trHeight w:val="615"/>
        </w:trPr>
        <w:tc>
          <w:tcPr>
            <w:tcW w:w="14880" w:type="dxa"/>
            <w:gridSpan w:val="20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4B5B" w:rsidRPr="00DF42CE" w:rsidRDefault="00264B5B" w:rsidP="00DF42CE">
            <w:pPr>
              <w:jc w:val="center"/>
              <w:rPr>
                <w:color w:val="000000"/>
                <w:u w:val="singl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4B5B" w:rsidRPr="00DF42CE" w:rsidRDefault="00264B5B" w:rsidP="00DF42CE">
            <w:pPr>
              <w:rPr>
                <w:color w:val="000000"/>
              </w:rPr>
            </w:pPr>
          </w:p>
        </w:tc>
      </w:tr>
      <w:tr w:rsidR="00264B5B" w:rsidRPr="00DF42CE" w:rsidTr="00DF42CE">
        <w:trPr>
          <w:trHeight w:val="315"/>
        </w:trPr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4B5B" w:rsidRPr="00DF42CE" w:rsidRDefault="00264B5B" w:rsidP="00DF42CE">
            <w:pPr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4B5B" w:rsidRPr="00DF42CE" w:rsidRDefault="00264B5B" w:rsidP="00DF42CE">
            <w:pPr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4B5B" w:rsidRPr="00DF42CE" w:rsidRDefault="00264B5B" w:rsidP="00DF42CE">
            <w:pPr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4B5B" w:rsidRPr="00DF42CE" w:rsidRDefault="00264B5B" w:rsidP="00DF42CE">
            <w:pPr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4B5B" w:rsidRPr="00DF42CE" w:rsidRDefault="00264B5B" w:rsidP="00DF42CE">
            <w:pPr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4B5B" w:rsidRPr="00DF42CE" w:rsidRDefault="00264B5B" w:rsidP="00DF42CE">
            <w:pPr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4B5B" w:rsidRPr="00DF42CE" w:rsidRDefault="00264B5B" w:rsidP="00DF42CE">
            <w:pPr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4B5B" w:rsidRPr="00DF42CE" w:rsidRDefault="00264B5B" w:rsidP="00DF42CE">
            <w:pPr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4B5B" w:rsidRPr="00DF42CE" w:rsidRDefault="00264B5B" w:rsidP="00DF42CE">
            <w:pPr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4B5B" w:rsidRPr="00DF42CE" w:rsidRDefault="00264B5B" w:rsidP="00DF42CE">
            <w:pPr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4B5B" w:rsidRPr="00DF42CE" w:rsidRDefault="00264B5B" w:rsidP="00DF42CE">
            <w:pPr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4B5B" w:rsidRPr="00DF42CE" w:rsidRDefault="00264B5B" w:rsidP="00DF42CE">
            <w:pPr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4B5B" w:rsidRPr="00DF42CE" w:rsidRDefault="00264B5B" w:rsidP="00DF42CE">
            <w:pPr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4B5B" w:rsidRPr="00DF42CE" w:rsidRDefault="00264B5B" w:rsidP="00DF42CE">
            <w:pPr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4B5B" w:rsidRPr="00DF42CE" w:rsidRDefault="00264B5B" w:rsidP="00DF42CE">
            <w:pPr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4B5B" w:rsidRPr="00DF42CE" w:rsidRDefault="00264B5B" w:rsidP="00DF42CE">
            <w:pPr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4B5B" w:rsidRPr="00DF42CE" w:rsidRDefault="00264B5B" w:rsidP="00DF42CE">
            <w:pPr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4B5B" w:rsidRPr="00DF42CE" w:rsidRDefault="00264B5B" w:rsidP="00DF42CE">
            <w:pPr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4B5B" w:rsidRPr="00DF42CE" w:rsidRDefault="00264B5B" w:rsidP="00DF42CE">
            <w:pPr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4B5B" w:rsidRPr="00DF42CE" w:rsidRDefault="00264B5B" w:rsidP="00DF42CE">
            <w:pPr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4B5B" w:rsidRPr="00DF42CE" w:rsidRDefault="00264B5B" w:rsidP="00DF42CE">
            <w:pPr>
              <w:rPr>
                <w:color w:val="000000"/>
              </w:rPr>
            </w:pPr>
          </w:p>
        </w:tc>
      </w:tr>
      <w:tr w:rsidR="00264B5B" w:rsidRPr="00DF42CE" w:rsidTr="00DF42CE">
        <w:trPr>
          <w:trHeight w:val="315"/>
        </w:trPr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4B5B" w:rsidRPr="00DF42CE" w:rsidRDefault="00264B5B" w:rsidP="00DF42CE">
            <w:pPr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4B5B" w:rsidRPr="00DF42CE" w:rsidRDefault="00264B5B" w:rsidP="00DF42CE">
            <w:pPr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4B5B" w:rsidRPr="00DF42CE" w:rsidRDefault="00264B5B" w:rsidP="00DF42CE">
            <w:pPr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4B5B" w:rsidRPr="00DF42CE" w:rsidRDefault="00264B5B" w:rsidP="00DF42CE">
            <w:pPr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4B5B" w:rsidRPr="00DF42CE" w:rsidRDefault="00264B5B" w:rsidP="00DF42CE">
            <w:pPr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4B5B" w:rsidRPr="00DF42CE" w:rsidRDefault="00264B5B" w:rsidP="00DF42CE">
            <w:pPr>
              <w:rPr>
                <w:color w:val="000000"/>
              </w:rPr>
            </w:pPr>
          </w:p>
        </w:tc>
        <w:tc>
          <w:tcPr>
            <w:tcW w:w="0" w:type="auto"/>
            <w:gridSpan w:val="9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4B5B" w:rsidRPr="00DF42CE" w:rsidRDefault="00264B5B" w:rsidP="00DF42CE">
            <w:pPr>
              <w:jc w:val="center"/>
              <w:rPr>
                <w:b/>
                <w:bCs/>
                <w:color w:val="000000"/>
              </w:rPr>
            </w:pPr>
            <w:r w:rsidRPr="00DF42CE">
              <w:rPr>
                <w:b/>
                <w:bCs/>
                <w:color w:val="000000"/>
              </w:rPr>
              <w:t>1.1.Расчеты (обоснования) расходы на оплату труда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4B5B" w:rsidRPr="00DF42CE" w:rsidRDefault="00264B5B" w:rsidP="00DF42CE">
            <w:pPr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4B5B" w:rsidRPr="00DF42CE" w:rsidRDefault="00264B5B" w:rsidP="00DF42CE">
            <w:pPr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4B5B" w:rsidRPr="00DF42CE" w:rsidRDefault="00264B5B" w:rsidP="00DF42CE">
            <w:pPr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4B5B" w:rsidRPr="00DF42CE" w:rsidRDefault="00264B5B" w:rsidP="00DF42CE">
            <w:pPr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4B5B" w:rsidRPr="00DF42CE" w:rsidRDefault="00264B5B" w:rsidP="00DF42CE">
            <w:pPr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4B5B" w:rsidRPr="00DF42CE" w:rsidRDefault="00264B5B" w:rsidP="00DF42CE">
            <w:pPr>
              <w:rPr>
                <w:color w:val="000000"/>
              </w:rPr>
            </w:pPr>
          </w:p>
        </w:tc>
      </w:tr>
      <w:tr w:rsidR="00264B5B" w:rsidRPr="00DF42CE" w:rsidTr="00DF42CE">
        <w:trPr>
          <w:trHeight w:val="315"/>
        </w:trPr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4B5B" w:rsidRPr="00DF42CE" w:rsidRDefault="00264B5B" w:rsidP="00DF42CE">
            <w:pPr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4B5B" w:rsidRPr="00DF42CE" w:rsidRDefault="00264B5B" w:rsidP="00DF42CE">
            <w:pPr>
              <w:rPr>
                <w:color w:val="000000"/>
              </w:rPr>
            </w:pPr>
          </w:p>
        </w:tc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4B5B" w:rsidRPr="00DF42CE" w:rsidRDefault="00264B5B" w:rsidP="00DF42CE">
            <w:pPr>
              <w:jc w:val="center"/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4B5B" w:rsidRPr="00DF42CE" w:rsidRDefault="00264B5B" w:rsidP="00DF42CE">
            <w:pPr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4B5B" w:rsidRPr="00DF42CE" w:rsidRDefault="00264B5B" w:rsidP="00DF42CE">
            <w:pPr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4B5B" w:rsidRPr="00DF42CE" w:rsidRDefault="00264B5B" w:rsidP="00DF42CE">
            <w:pPr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4B5B" w:rsidRPr="00DF42CE" w:rsidRDefault="00264B5B" w:rsidP="00DF42CE">
            <w:pPr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4B5B" w:rsidRPr="00DF42CE" w:rsidRDefault="00264B5B" w:rsidP="00DF42CE">
            <w:pPr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4B5B" w:rsidRPr="00DF42CE" w:rsidRDefault="00264B5B" w:rsidP="00DF42CE">
            <w:pPr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4B5B" w:rsidRPr="00DF42CE" w:rsidRDefault="00264B5B" w:rsidP="00DF42CE">
            <w:pPr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4B5B" w:rsidRPr="00DF42CE" w:rsidRDefault="00264B5B" w:rsidP="00DF42CE">
            <w:pPr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4B5B" w:rsidRPr="00DF42CE" w:rsidRDefault="00264B5B" w:rsidP="00DF42CE">
            <w:pPr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4B5B" w:rsidRPr="00DF42CE" w:rsidRDefault="00264B5B" w:rsidP="00DF42CE">
            <w:pPr>
              <w:rPr>
                <w:color w:val="000000"/>
              </w:rPr>
            </w:pPr>
          </w:p>
        </w:tc>
        <w:tc>
          <w:tcPr>
            <w:tcW w:w="0" w:type="auto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4B5B" w:rsidRPr="00DF42CE" w:rsidRDefault="00264B5B" w:rsidP="00DF42CE">
            <w:pPr>
              <w:jc w:val="center"/>
              <w:rPr>
                <w:color w:val="000000"/>
              </w:rPr>
            </w:pPr>
          </w:p>
        </w:tc>
      </w:tr>
      <w:tr w:rsidR="00264B5B" w:rsidRPr="00DF42CE" w:rsidTr="00DF42CE">
        <w:trPr>
          <w:trHeight w:val="315"/>
        </w:trPr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4B5B" w:rsidRPr="00DF42CE" w:rsidRDefault="00264B5B" w:rsidP="00DF42CE">
            <w:pPr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4B5B" w:rsidRPr="00DF42CE" w:rsidRDefault="00264B5B" w:rsidP="00DF42CE">
            <w:pPr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4B5B" w:rsidRPr="00DF42CE" w:rsidRDefault="00264B5B" w:rsidP="00DF42CE">
            <w:pPr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4B5B" w:rsidRPr="00DF42CE" w:rsidRDefault="00264B5B" w:rsidP="00DF42CE">
            <w:pPr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4B5B" w:rsidRPr="00DF42CE" w:rsidRDefault="00264B5B" w:rsidP="00DF42CE">
            <w:pPr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4B5B" w:rsidRPr="00DF42CE" w:rsidRDefault="00264B5B" w:rsidP="00DF42CE">
            <w:pPr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4B5B" w:rsidRPr="00DF42CE" w:rsidRDefault="00264B5B" w:rsidP="00DF42CE">
            <w:pPr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4B5B" w:rsidRPr="00DF42CE" w:rsidRDefault="00264B5B" w:rsidP="00DF42CE">
            <w:pPr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4B5B" w:rsidRPr="00DF42CE" w:rsidRDefault="00264B5B" w:rsidP="00DF42CE">
            <w:pPr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4B5B" w:rsidRPr="00DF42CE" w:rsidRDefault="00264B5B" w:rsidP="00DF42CE">
            <w:pPr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4B5B" w:rsidRPr="00DF42CE" w:rsidRDefault="00264B5B" w:rsidP="00DF42CE">
            <w:pPr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4B5B" w:rsidRPr="00DF42CE" w:rsidRDefault="00264B5B" w:rsidP="00DF42CE">
            <w:pPr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4B5B" w:rsidRPr="00DF42CE" w:rsidRDefault="00264B5B" w:rsidP="00DF42CE">
            <w:pPr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4B5B" w:rsidRPr="00DF42CE" w:rsidRDefault="00264B5B" w:rsidP="00DF42CE">
            <w:pPr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4B5B" w:rsidRPr="00DF42CE" w:rsidRDefault="00264B5B" w:rsidP="00DF42CE">
            <w:pPr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4B5B" w:rsidRPr="00DF42CE" w:rsidRDefault="00264B5B" w:rsidP="00DF42CE">
            <w:pPr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4B5B" w:rsidRPr="00DF42CE" w:rsidRDefault="00264B5B" w:rsidP="00DF42CE">
            <w:pPr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4B5B" w:rsidRPr="00DF42CE" w:rsidRDefault="00264B5B" w:rsidP="00DF42CE">
            <w:pPr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4B5B" w:rsidRPr="00DF42CE" w:rsidRDefault="00264B5B" w:rsidP="00DF42CE">
            <w:pPr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4B5B" w:rsidRPr="00DF42CE" w:rsidRDefault="00264B5B" w:rsidP="00DF42CE">
            <w:pPr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4B5B" w:rsidRPr="00DF42CE" w:rsidRDefault="00264B5B" w:rsidP="00DF42CE">
            <w:pPr>
              <w:rPr>
                <w:color w:val="000000"/>
              </w:rPr>
            </w:pPr>
          </w:p>
        </w:tc>
      </w:tr>
      <w:tr w:rsidR="00264B5B" w:rsidRPr="00DF42CE" w:rsidTr="00DF42CE">
        <w:trPr>
          <w:trHeight w:val="315"/>
        </w:trPr>
        <w:tc>
          <w:tcPr>
            <w:tcW w:w="15680" w:type="dxa"/>
            <w:gridSpan w:val="21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4B5B" w:rsidRPr="00DF42CE" w:rsidRDefault="00264B5B" w:rsidP="00DF42CE">
            <w:pPr>
              <w:jc w:val="center"/>
              <w:rPr>
                <w:color w:val="000000"/>
              </w:rPr>
            </w:pPr>
            <w:r w:rsidRPr="00DF42CE">
              <w:rPr>
                <w:color w:val="000000"/>
              </w:rPr>
              <w:t>Штатное расписание</w:t>
            </w:r>
          </w:p>
        </w:tc>
      </w:tr>
      <w:tr w:rsidR="00264B5B" w:rsidRPr="00DF42CE" w:rsidTr="00DF42CE">
        <w:trPr>
          <w:trHeight w:val="315"/>
        </w:trPr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4B5B" w:rsidRPr="00DF42CE" w:rsidRDefault="00264B5B" w:rsidP="00DF42CE">
            <w:pPr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4B5B" w:rsidRPr="00DF42CE" w:rsidRDefault="00264B5B" w:rsidP="00DF42CE">
            <w:pPr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4B5B" w:rsidRPr="00DF42CE" w:rsidRDefault="00264B5B" w:rsidP="00DF42CE">
            <w:pPr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4B5B" w:rsidRPr="00DF42CE" w:rsidRDefault="00264B5B" w:rsidP="00DF42CE">
            <w:pPr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4B5B" w:rsidRPr="00DF42CE" w:rsidRDefault="00264B5B" w:rsidP="00DF42CE">
            <w:pPr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4B5B" w:rsidRPr="00DF42CE" w:rsidRDefault="00264B5B" w:rsidP="00DF42CE">
            <w:pPr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4B5B" w:rsidRPr="00DF42CE" w:rsidRDefault="00264B5B" w:rsidP="00DF42CE">
            <w:pPr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4B5B" w:rsidRPr="00DF42CE" w:rsidRDefault="00264B5B" w:rsidP="00DF42CE">
            <w:pPr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4B5B" w:rsidRPr="00DF42CE" w:rsidRDefault="00264B5B" w:rsidP="00DF42CE">
            <w:pPr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4B5B" w:rsidRPr="00DF42CE" w:rsidRDefault="00264B5B" w:rsidP="00DF42CE">
            <w:pPr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4B5B" w:rsidRPr="00DF42CE" w:rsidRDefault="00264B5B" w:rsidP="00DF42CE">
            <w:pPr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4B5B" w:rsidRPr="00DF42CE" w:rsidRDefault="00264B5B" w:rsidP="00DF42CE">
            <w:pPr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4B5B" w:rsidRPr="00DF42CE" w:rsidRDefault="00264B5B" w:rsidP="00DF42CE">
            <w:pPr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4B5B" w:rsidRPr="00DF42CE" w:rsidRDefault="00264B5B" w:rsidP="00DF42CE">
            <w:pPr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4B5B" w:rsidRPr="00DF42CE" w:rsidRDefault="00264B5B" w:rsidP="00DF42CE">
            <w:pPr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4B5B" w:rsidRPr="00DF42CE" w:rsidRDefault="00264B5B" w:rsidP="00DF42CE">
            <w:pPr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4B5B" w:rsidRPr="00DF42CE" w:rsidRDefault="00264B5B" w:rsidP="00DF42CE">
            <w:pPr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4B5B" w:rsidRPr="00DF42CE" w:rsidRDefault="00264B5B" w:rsidP="00DF42CE">
            <w:pPr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4B5B" w:rsidRPr="00DF42CE" w:rsidRDefault="00264B5B" w:rsidP="00DF42CE">
            <w:pPr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4B5B" w:rsidRPr="00DF42CE" w:rsidRDefault="00264B5B" w:rsidP="00DF42CE">
            <w:pPr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4B5B" w:rsidRPr="00DF42CE" w:rsidRDefault="00264B5B" w:rsidP="00DF42CE">
            <w:pPr>
              <w:rPr>
                <w:color w:val="000000"/>
              </w:rPr>
            </w:pPr>
          </w:p>
        </w:tc>
      </w:tr>
      <w:tr w:rsidR="00264B5B" w:rsidRPr="00DF42CE" w:rsidTr="00DF42CE">
        <w:trPr>
          <w:trHeight w:val="555"/>
        </w:trPr>
        <w:tc>
          <w:tcPr>
            <w:tcW w:w="9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Должность (специальность, профессия), разряд, класс (категория) квалификации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Количество штатных единиц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Должностной оклад, рублей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За работу в сельской местности и рабочих поселках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За работу в учреждениях, исполняющих уголовные наказания (гр 4*20%)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За работу в учреждениях, расположенных в ЗАТО (гр 4 *20%)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итого увеличенный должностной оклад (гр 4 + гр 5  + гр 6 + гр 7)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сумма выплаты за квалификационную категорию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Всего должностной оклад (гр 8 + гр 9, гр 10, гр 11)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Выплаты компенсационного характера ( в том числе доплаты) всего (гр 14 + гр 15 + гр 16 + гр 17 + р 18)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в том числе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Всего (гр 12 + гр 13) руб.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Районный коэффициент (гр 19*15 или 20   %)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ИТОГО (гр 19+ гр 20)</w:t>
            </w:r>
          </w:p>
        </w:tc>
      </w:tr>
      <w:tr w:rsidR="00264B5B" w:rsidRPr="00DF42CE" w:rsidTr="00DF42CE">
        <w:trPr>
          <w:trHeight w:val="1710"/>
        </w:trPr>
        <w:tc>
          <w:tcPr>
            <w:tcW w:w="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высшая (8*25%)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первая (8*20%)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вторая (8*10%)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за коррекционные группы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за мастерские и кабинеты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за метод.комиссии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выслуга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проверка тетрадей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rPr>
                <w:color w:val="000000"/>
                <w:sz w:val="20"/>
                <w:szCs w:val="20"/>
              </w:rPr>
            </w:pPr>
          </w:p>
        </w:tc>
      </w:tr>
      <w:tr w:rsidR="00264B5B" w:rsidRPr="00DF42CE" w:rsidTr="00DF42CE">
        <w:trPr>
          <w:trHeight w:val="315"/>
        </w:trPr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21</w:t>
            </w:r>
          </w:p>
        </w:tc>
      </w:tr>
      <w:tr w:rsidR="00264B5B" w:rsidRPr="00DF42CE" w:rsidTr="00DF42CE">
        <w:trPr>
          <w:trHeight w:val="300"/>
        </w:trPr>
        <w:tc>
          <w:tcPr>
            <w:tcW w:w="15680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Административно-управленческий персонал</w:t>
            </w:r>
          </w:p>
        </w:tc>
      </w:tr>
      <w:tr w:rsidR="00264B5B" w:rsidRPr="00DF42CE" w:rsidTr="00DF42CE">
        <w:trPr>
          <w:trHeight w:val="300"/>
        </w:trPr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64B5B" w:rsidRPr="00DF42CE" w:rsidRDefault="00264B5B" w:rsidP="00DF42C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  <w:r w:rsidRPr="00DF42C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Директор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 xml:space="preserve">1,00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 xml:space="preserve">       27 958,00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 xml:space="preserve">             27 958,00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 xml:space="preserve">          5 591,60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 xml:space="preserve">          33 549,60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 xml:space="preserve">            6 709,92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 xml:space="preserve">     6 709,92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 xml:space="preserve">          40 259,52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 xml:space="preserve">        8 051,90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 xml:space="preserve">             48 311,42   </w:t>
            </w:r>
          </w:p>
        </w:tc>
      </w:tr>
      <w:tr w:rsidR="00264B5B" w:rsidRPr="00DF42CE" w:rsidTr="00DF42CE">
        <w:trPr>
          <w:trHeight w:val="300"/>
        </w:trPr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64B5B" w:rsidRPr="00DF42CE" w:rsidRDefault="00264B5B" w:rsidP="00DF42CE">
            <w:pPr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 </w:t>
            </w: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 xml:space="preserve">Заместитель директора по УМР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 xml:space="preserve">1,00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 xml:space="preserve">       22 370,00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 xml:space="preserve">             22 370,00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 xml:space="preserve">          22 370,00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 xml:space="preserve">                       -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 xml:space="preserve">          22 370,00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 xml:space="preserve">        4 474,00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 xml:space="preserve">             26 844,00   </w:t>
            </w:r>
          </w:p>
        </w:tc>
      </w:tr>
      <w:tr w:rsidR="00264B5B" w:rsidRPr="00DF42CE" w:rsidTr="00DF42CE">
        <w:trPr>
          <w:trHeight w:val="510"/>
        </w:trPr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64B5B" w:rsidRPr="00DF42CE" w:rsidRDefault="00264B5B" w:rsidP="00DF42CE">
            <w:pPr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 </w:t>
            </w: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Заместитель директора по СВР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 xml:space="preserve">1,00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 xml:space="preserve">       22 370,00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 xml:space="preserve">             22 370,00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 xml:space="preserve">          22 370,00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 xml:space="preserve">                       -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 xml:space="preserve">          22 370,00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 xml:space="preserve">        4 474,00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 xml:space="preserve">             26 844,00   </w:t>
            </w:r>
          </w:p>
        </w:tc>
      </w:tr>
      <w:tr w:rsidR="00264B5B" w:rsidRPr="00DF42CE" w:rsidTr="00DF42CE">
        <w:trPr>
          <w:trHeight w:val="510"/>
        </w:trPr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64B5B" w:rsidRPr="00DF42CE" w:rsidRDefault="00264B5B" w:rsidP="00DF42CE">
            <w:pPr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 </w:t>
            </w: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 xml:space="preserve">Заместитель директора по МТО и ПО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 xml:space="preserve">1,00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 xml:space="preserve">       22 370,00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 xml:space="preserve">             22 370,00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 xml:space="preserve">          22 370,00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 xml:space="preserve">                       -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 xml:space="preserve">          22 370,00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 xml:space="preserve">        4 474,00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 xml:space="preserve">             26 844,00   </w:t>
            </w:r>
          </w:p>
        </w:tc>
      </w:tr>
      <w:tr w:rsidR="00264B5B" w:rsidRPr="00DF42CE" w:rsidTr="00DF42CE">
        <w:trPr>
          <w:trHeight w:val="300"/>
        </w:trPr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64B5B" w:rsidRPr="00DF42CE" w:rsidRDefault="00264B5B" w:rsidP="00DF42CE">
            <w:pPr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 </w:t>
            </w: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Заведующий отделением СПО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 xml:space="preserve">1,00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 xml:space="preserve">         6 680,00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 xml:space="preserve">             1 336,00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 xml:space="preserve">               8 016,00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 xml:space="preserve">            8 016,00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 xml:space="preserve">                       -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 xml:space="preserve">            8 016,00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 xml:space="preserve">        1 603,20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 xml:space="preserve">               9 619,20   </w:t>
            </w:r>
          </w:p>
        </w:tc>
      </w:tr>
      <w:tr w:rsidR="00264B5B" w:rsidRPr="00DF42CE" w:rsidTr="00DF42CE">
        <w:trPr>
          <w:trHeight w:val="300"/>
        </w:trPr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64B5B" w:rsidRPr="00DF42CE" w:rsidRDefault="00264B5B" w:rsidP="00DF42CE">
            <w:pPr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 </w:t>
            </w:r>
            <w:r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Заведующий хозяйством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 xml:space="preserve">1,00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 xml:space="preserve">         6 680,00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 xml:space="preserve">             1 336,00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 xml:space="preserve">               8 016,00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 xml:space="preserve">            8 016,00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 xml:space="preserve">                       -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 xml:space="preserve">            8 016,00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 xml:space="preserve">        1 603,20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 xml:space="preserve">               9 619,20   </w:t>
            </w:r>
          </w:p>
        </w:tc>
      </w:tr>
      <w:tr w:rsidR="00264B5B" w:rsidRPr="00DF42CE" w:rsidTr="00DF42CE">
        <w:trPr>
          <w:trHeight w:val="300"/>
        </w:trPr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64B5B" w:rsidRPr="00DF42CE" w:rsidRDefault="00264B5B" w:rsidP="00DF42CE">
            <w:pPr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 </w:t>
            </w:r>
            <w:r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Главный бухгалтер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 xml:space="preserve">1,00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 xml:space="preserve">       22 370,00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 xml:space="preserve">             22 370,00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 xml:space="preserve">          22 370,00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 xml:space="preserve">                       -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 xml:space="preserve">          22 370,00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 xml:space="preserve">        4 474,00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 xml:space="preserve">             26 844,00   </w:t>
            </w:r>
          </w:p>
        </w:tc>
      </w:tr>
      <w:tr w:rsidR="00264B5B" w:rsidRPr="00DF42CE" w:rsidTr="00DF42CE">
        <w:trPr>
          <w:trHeight w:val="300"/>
        </w:trPr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64B5B" w:rsidRPr="00DF42CE" w:rsidRDefault="00264B5B" w:rsidP="00DF42CE">
            <w:pPr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 </w:t>
            </w:r>
            <w:r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Старший мастер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 xml:space="preserve">1,00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 xml:space="preserve">         6 680,00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 xml:space="preserve">             1 336,00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 xml:space="preserve">               8 016,00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 xml:space="preserve">            8 016,00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 xml:space="preserve">                       -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 xml:space="preserve">            8 016,00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 xml:space="preserve">        1 603,20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 xml:space="preserve">               9 619,20   </w:t>
            </w:r>
          </w:p>
        </w:tc>
      </w:tr>
      <w:tr w:rsidR="00264B5B" w:rsidRPr="00DF42CE" w:rsidTr="00DF42CE">
        <w:trPr>
          <w:trHeight w:val="300"/>
        </w:trPr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64B5B" w:rsidRPr="00DF42CE" w:rsidRDefault="00264B5B" w:rsidP="00DF42CE">
            <w:pPr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 </w:t>
            </w:r>
            <w:r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Специалист по кадрам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 xml:space="preserve">1,00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 xml:space="preserve">         6 783,00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 xml:space="preserve">             1 356,60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 xml:space="preserve">               8 139,60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 xml:space="preserve">            8 139,60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 xml:space="preserve">                       -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 xml:space="preserve">            8 139,60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 xml:space="preserve">        1 627,92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 xml:space="preserve">               9 767,52   </w:t>
            </w:r>
          </w:p>
        </w:tc>
      </w:tr>
      <w:tr w:rsidR="00264B5B" w:rsidRPr="00DF42CE" w:rsidTr="00DF42CE">
        <w:trPr>
          <w:trHeight w:val="300"/>
        </w:trPr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64B5B" w:rsidRPr="00DF42CE" w:rsidRDefault="00264B5B" w:rsidP="00DF42CE">
            <w:pPr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 xml:space="preserve">9,00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 xml:space="preserve">     144 261,00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 xml:space="preserve">             -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 xml:space="preserve">             -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 xml:space="preserve">             5 364,60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 xml:space="preserve">           149 625,60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 xml:space="preserve">                    -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 xml:space="preserve">          5 591,60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 xml:space="preserve">              -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 xml:space="preserve">        155 217,20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 xml:space="preserve">            6 709,92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 xml:space="preserve">                 -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 xml:space="preserve">                    -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 xml:space="preserve">                 -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 xml:space="preserve">     6 709,92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 xml:space="preserve">                   -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 xml:space="preserve">        161 927,12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 xml:space="preserve">      32 385,42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 xml:space="preserve">           194 312,54   </w:t>
            </w:r>
          </w:p>
        </w:tc>
      </w:tr>
      <w:tr w:rsidR="00264B5B" w:rsidRPr="00DF42CE" w:rsidTr="00DF42CE">
        <w:trPr>
          <w:trHeight w:val="300"/>
        </w:trPr>
        <w:tc>
          <w:tcPr>
            <w:tcW w:w="15680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Учебно-вспомогательный персонал</w:t>
            </w:r>
          </w:p>
        </w:tc>
      </w:tr>
      <w:tr w:rsidR="00264B5B" w:rsidRPr="00DF42CE" w:rsidTr="00DF42CE">
        <w:trPr>
          <w:trHeight w:val="300"/>
        </w:trPr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Секретарь учебной части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 xml:space="preserve">         3 590,00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 xml:space="preserve">                718,00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 xml:space="preserve">               4 308,00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 xml:space="preserve">            4 308,00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 xml:space="preserve">                       -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 xml:space="preserve">            4 308,00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 xml:space="preserve">           861,60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 xml:space="preserve">               5 169,60   </w:t>
            </w:r>
          </w:p>
        </w:tc>
      </w:tr>
      <w:tr w:rsidR="00264B5B" w:rsidRPr="00DF42CE" w:rsidTr="00DF42CE">
        <w:trPr>
          <w:trHeight w:val="300"/>
        </w:trPr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64B5B" w:rsidRPr="00DF42CE" w:rsidRDefault="00264B5B" w:rsidP="00DF42CE">
            <w:pPr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64B5B" w:rsidRPr="00DF42CE" w:rsidRDefault="00264B5B" w:rsidP="00DF42CE">
            <w:pPr>
              <w:jc w:val="right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3590,00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64B5B" w:rsidRPr="00DF42CE" w:rsidRDefault="00264B5B" w:rsidP="00DF42CE">
            <w:pPr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right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718,00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right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4308,00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64B5B" w:rsidRPr="00DF42CE" w:rsidRDefault="00264B5B" w:rsidP="00DF42CE">
            <w:pPr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64B5B" w:rsidRPr="00DF42CE" w:rsidRDefault="00264B5B" w:rsidP="00DF42CE">
            <w:pPr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right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4308,00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64B5B" w:rsidRPr="00DF42CE" w:rsidRDefault="00264B5B" w:rsidP="00DF42CE">
            <w:pPr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64B5B" w:rsidRPr="00DF42CE" w:rsidRDefault="00264B5B" w:rsidP="00DF42CE">
            <w:pPr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64B5B" w:rsidRPr="00DF42CE" w:rsidRDefault="00264B5B" w:rsidP="00DF42CE">
            <w:pPr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64B5B" w:rsidRPr="00DF42CE" w:rsidRDefault="00264B5B" w:rsidP="00DF42CE">
            <w:pPr>
              <w:jc w:val="right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4308,00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right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861,60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5169,60</w:t>
            </w:r>
          </w:p>
        </w:tc>
      </w:tr>
      <w:tr w:rsidR="00264B5B" w:rsidRPr="00DF42CE" w:rsidTr="00DF42CE">
        <w:trPr>
          <w:trHeight w:val="300"/>
        </w:trPr>
        <w:tc>
          <w:tcPr>
            <w:tcW w:w="15680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Прочий персонал</w:t>
            </w:r>
          </w:p>
        </w:tc>
      </w:tr>
      <w:tr w:rsidR="00264B5B" w:rsidRPr="00DF42CE" w:rsidTr="00DF42CE">
        <w:trPr>
          <w:trHeight w:val="300"/>
        </w:trPr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64B5B" w:rsidRPr="00DF42CE" w:rsidRDefault="00264B5B" w:rsidP="00DF42CE">
            <w:pPr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 </w:t>
            </w:r>
            <w:r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Мастер производственного обучения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16,00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 xml:space="preserve">     116 400,00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 xml:space="preserve">           23 280,00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 xml:space="preserve">           139 680,00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 xml:space="preserve">         8 730,00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 xml:space="preserve">          8 730,00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 xml:space="preserve">        157 140,00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 xml:space="preserve">          19 752,05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 xml:space="preserve">      2 182,60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 xml:space="preserve">        13 313,50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 xml:space="preserve">      4 255,95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 xml:space="preserve">        176 892,05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 xml:space="preserve">      35 378,41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 xml:space="preserve">           212 270,46   </w:t>
            </w:r>
          </w:p>
        </w:tc>
      </w:tr>
      <w:tr w:rsidR="00264B5B" w:rsidRPr="00DF42CE" w:rsidTr="00DF42CE">
        <w:trPr>
          <w:trHeight w:val="450"/>
        </w:trPr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64B5B" w:rsidRPr="00DF42CE" w:rsidRDefault="00264B5B" w:rsidP="00DF42CE">
            <w:pPr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 </w:t>
            </w:r>
            <w:r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Руководитель физического                                      воспитания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 xml:space="preserve">         7 520,00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 xml:space="preserve">             1 504,00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 xml:space="preserve">               9 024,00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 xml:space="preserve">         2 256,00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 xml:space="preserve">          11 280,00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 xml:space="preserve">                       -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 xml:space="preserve">          11 280,00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 xml:space="preserve">        2 256,00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 xml:space="preserve">             13 536,00   </w:t>
            </w:r>
          </w:p>
        </w:tc>
      </w:tr>
      <w:tr w:rsidR="00264B5B" w:rsidRPr="00DF42CE" w:rsidTr="00DF42CE">
        <w:trPr>
          <w:trHeight w:val="300"/>
        </w:trPr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64B5B" w:rsidRPr="00DF42CE" w:rsidRDefault="00264B5B" w:rsidP="00DF42CE">
            <w:pPr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 </w:t>
            </w:r>
            <w:r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Преподаватель-организатор ОБЖ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 xml:space="preserve">         7 520,00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 xml:space="preserve">             1 504,00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 xml:space="preserve">               9 024,00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 xml:space="preserve">          1 805,00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 xml:space="preserve">          10 829,00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 xml:space="preserve">                       -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 xml:space="preserve">          10 829,00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 xml:space="preserve">        2 165,80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 xml:space="preserve">             12 994,80   </w:t>
            </w:r>
          </w:p>
        </w:tc>
      </w:tr>
      <w:tr w:rsidR="00264B5B" w:rsidRPr="00DF42CE" w:rsidTr="00DF42CE">
        <w:trPr>
          <w:trHeight w:val="300"/>
        </w:trPr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64B5B" w:rsidRPr="00DF42CE" w:rsidRDefault="00264B5B" w:rsidP="00DF42CE">
            <w:pPr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 </w:t>
            </w:r>
            <w:r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Педагог-организатор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0,50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 xml:space="preserve">         3 637,50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 xml:space="preserve">                727,50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 xml:space="preserve">               4 365,00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 xml:space="preserve">         1 091,25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 xml:space="preserve">            5 456,25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 xml:space="preserve">                       -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 xml:space="preserve">            5 456,25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 xml:space="preserve">        1 091,25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 xml:space="preserve">               6 547,50   </w:t>
            </w:r>
          </w:p>
        </w:tc>
      </w:tr>
      <w:tr w:rsidR="00264B5B" w:rsidRPr="00DF42CE" w:rsidTr="00DF42CE">
        <w:trPr>
          <w:trHeight w:val="300"/>
        </w:trPr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64B5B" w:rsidRPr="00DF42CE" w:rsidRDefault="00264B5B" w:rsidP="00DF42CE">
            <w:pPr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 </w:t>
            </w:r>
            <w:r>
              <w:rPr>
                <w:color w:val="000000"/>
                <w:sz w:val="20"/>
                <w:szCs w:val="20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Педагог-психолог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0,50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 xml:space="preserve">         3 637,50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 xml:space="preserve">                727,50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 xml:space="preserve">               4 365,00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 xml:space="preserve">             873,00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 xml:space="preserve">            5 238,00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 xml:space="preserve">                       -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 xml:space="preserve">            5 238,00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 xml:space="preserve">        1 047,60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 xml:space="preserve">               6 285,60   </w:t>
            </w:r>
          </w:p>
        </w:tc>
      </w:tr>
      <w:tr w:rsidR="00264B5B" w:rsidRPr="00DF42CE" w:rsidTr="00DF42CE">
        <w:trPr>
          <w:trHeight w:val="300"/>
        </w:trPr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64B5B" w:rsidRPr="00DF42CE" w:rsidRDefault="00264B5B" w:rsidP="00DF42CE">
            <w:pPr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 </w:t>
            </w:r>
            <w:r>
              <w:rPr>
                <w:color w:val="000000"/>
                <w:sz w:val="20"/>
                <w:szCs w:val="20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Методист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 xml:space="preserve">         7 275,00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 xml:space="preserve">             1 455,00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 xml:space="preserve">               8 730,00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 xml:space="preserve">          1 746,00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 xml:space="preserve">          10 476,00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 xml:space="preserve">                       -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 xml:space="preserve">          10 476,00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 xml:space="preserve">        2 095,20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 xml:space="preserve">             12 571,20   </w:t>
            </w:r>
          </w:p>
        </w:tc>
      </w:tr>
      <w:tr w:rsidR="00264B5B" w:rsidRPr="00DF42CE" w:rsidTr="00DF42CE">
        <w:trPr>
          <w:trHeight w:val="300"/>
        </w:trPr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64B5B" w:rsidRPr="00DF42CE" w:rsidRDefault="00264B5B" w:rsidP="00DF42CE">
            <w:pPr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 </w:t>
            </w:r>
            <w:r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Социальный педагог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 xml:space="preserve">         7 275,00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 xml:space="preserve">             1 455,00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 xml:space="preserve">               8 730,00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 xml:space="preserve">         2 182,50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 xml:space="preserve">          10 912,50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 xml:space="preserve">                       -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 xml:space="preserve">          10 912,50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 xml:space="preserve">        2 182,50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 xml:space="preserve">             13 095,00   </w:t>
            </w:r>
          </w:p>
        </w:tc>
      </w:tr>
      <w:tr w:rsidR="00264B5B" w:rsidRPr="00DF42CE" w:rsidTr="00DF42CE">
        <w:trPr>
          <w:trHeight w:val="300"/>
        </w:trPr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64B5B" w:rsidRPr="00DF42CE" w:rsidRDefault="00264B5B" w:rsidP="00DF42CE">
            <w:pPr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 </w:t>
            </w:r>
            <w:r>
              <w:rPr>
                <w:color w:val="000000"/>
                <w:sz w:val="20"/>
                <w:szCs w:val="20"/>
              </w:rPr>
              <w:t>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Секретарь-руковадителя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 xml:space="preserve">         4 015,00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 xml:space="preserve">                803,00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 xml:space="preserve">               4 818,00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 xml:space="preserve">            4 818,00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 xml:space="preserve">                       -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 xml:space="preserve">            4 818,00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 xml:space="preserve">           963,60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 xml:space="preserve">               5 781,60   </w:t>
            </w:r>
          </w:p>
        </w:tc>
      </w:tr>
      <w:tr w:rsidR="00264B5B" w:rsidRPr="00DF42CE" w:rsidTr="00DF42CE">
        <w:trPr>
          <w:trHeight w:val="300"/>
        </w:trPr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64B5B" w:rsidRPr="00DF42CE" w:rsidRDefault="00264B5B" w:rsidP="00DF42CE">
            <w:pPr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 </w:t>
            </w:r>
            <w:r>
              <w:rPr>
                <w:color w:val="000000"/>
                <w:sz w:val="20"/>
                <w:szCs w:val="20"/>
              </w:rPr>
              <w:t>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Бухгалтер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3,00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 xml:space="preserve">       17 170,83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 xml:space="preserve">             3 434,17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 xml:space="preserve">             20 605,00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 xml:space="preserve">          20 605,00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 xml:space="preserve">                       -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 xml:space="preserve">          20 605,00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 xml:space="preserve">        4 121,00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 xml:space="preserve">             24 726,00   </w:t>
            </w:r>
          </w:p>
        </w:tc>
      </w:tr>
      <w:tr w:rsidR="00264B5B" w:rsidRPr="00DF42CE" w:rsidTr="00DF42CE">
        <w:trPr>
          <w:trHeight w:val="300"/>
        </w:trPr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64B5B" w:rsidRPr="00DF42CE" w:rsidRDefault="00264B5B" w:rsidP="00DF42C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19</w:t>
            </w:r>
            <w:r w:rsidRPr="00DF42C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Библиотекарь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 xml:space="preserve">         6 445,00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 xml:space="preserve">             1 269,00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 xml:space="preserve">               7 714,00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 xml:space="preserve">            7 714,00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 xml:space="preserve">                       -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 xml:space="preserve">            7 714,00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 xml:space="preserve">        1 542,80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 xml:space="preserve">               9 256,80   </w:t>
            </w:r>
          </w:p>
        </w:tc>
      </w:tr>
      <w:tr w:rsidR="00264B5B" w:rsidRPr="00DF42CE" w:rsidTr="00DF42CE">
        <w:trPr>
          <w:trHeight w:val="300"/>
        </w:trPr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64B5B" w:rsidRPr="00DF42CE" w:rsidRDefault="00264B5B" w:rsidP="00DF42CE">
            <w:pPr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 </w:t>
            </w:r>
            <w:r>
              <w:rPr>
                <w:color w:val="000000"/>
                <w:sz w:val="20"/>
                <w:szCs w:val="20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Лаборант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4,00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 xml:space="preserve">       16 060,00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 xml:space="preserve">             3 212,00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 xml:space="preserve">             19 272,00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 xml:space="preserve">          19 272,00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 xml:space="preserve">                       -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 xml:space="preserve">          19 272,00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 xml:space="preserve">        3 854,40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 xml:space="preserve">             23 126,40   </w:t>
            </w:r>
          </w:p>
        </w:tc>
      </w:tr>
      <w:tr w:rsidR="00264B5B" w:rsidRPr="00DF42CE" w:rsidTr="00DF42CE">
        <w:trPr>
          <w:trHeight w:val="300"/>
        </w:trPr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64B5B" w:rsidRPr="00DF42CE" w:rsidRDefault="00264B5B" w:rsidP="00DF42CE">
            <w:pPr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 </w:t>
            </w:r>
            <w:r>
              <w:rPr>
                <w:color w:val="000000"/>
                <w:sz w:val="20"/>
                <w:szCs w:val="20"/>
              </w:rPr>
              <w:t>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Программист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 xml:space="preserve">         4 930,00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 xml:space="preserve">                986,00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 xml:space="preserve">               5 916,00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 xml:space="preserve">            5 916,00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 xml:space="preserve">                       -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 xml:space="preserve">            5 916,00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 xml:space="preserve">        1 183,20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 xml:space="preserve">               7 099,20   </w:t>
            </w:r>
          </w:p>
        </w:tc>
      </w:tr>
      <w:tr w:rsidR="00264B5B" w:rsidRPr="00DF42CE" w:rsidTr="00DF42CE">
        <w:trPr>
          <w:trHeight w:val="300"/>
        </w:trPr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64B5B" w:rsidRPr="00DF42CE" w:rsidRDefault="00264B5B" w:rsidP="00DF42CE">
            <w:pPr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 </w:t>
            </w:r>
            <w:r>
              <w:rPr>
                <w:color w:val="000000"/>
                <w:sz w:val="20"/>
                <w:szCs w:val="20"/>
              </w:rPr>
              <w:t>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Юрисконсульт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 xml:space="preserve">         4 930,00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 xml:space="preserve">                986,00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 xml:space="preserve">               5 916,00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 xml:space="preserve">            5 916,00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 xml:space="preserve">                       -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 xml:space="preserve">            5 916,00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 xml:space="preserve">        1 183,20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 xml:space="preserve">               7 099,20   </w:t>
            </w:r>
          </w:p>
        </w:tc>
      </w:tr>
      <w:tr w:rsidR="00264B5B" w:rsidRPr="00DF42CE" w:rsidTr="00DF42CE">
        <w:trPr>
          <w:trHeight w:val="300"/>
        </w:trPr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64B5B" w:rsidRPr="00DF42CE" w:rsidRDefault="00264B5B" w:rsidP="00DF42CE">
            <w:pPr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 </w:t>
            </w:r>
            <w:r>
              <w:rPr>
                <w:color w:val="000000"/>
                <w:sz w:val="20"/>
                <w:szCs w:val="20"/>
              </w:rPr>
              <w:t>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Педагог дополнительного образования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 xml:space="preserve">       14 550,00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 xml:space="preserve">             2 910,00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 xml:space="preserve">             17 460,00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 xml:space="preserve">          3 492,00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 xml:space="preserve">          20 952,00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 xml:space="preserve">                       -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 xml:space="preserve">          20 952,00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 xml:space="preserve">        4 190,40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 xml:space="preserve">             25 142,40   </w:t>
            </w:r>
          </w:p>
        </w:tc>
      </w:tr>
      <w:tr w:rsidR="00264B5B" w:rsidRPr="00DF42CE" w:rsidTr="00DF42CE">
        <w:trPr>
          <w:trHeight w:val="300"/>
        </w:trPr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64B5B" w:rsidRPr="00DF42CE" w:rsidRDefault="00264B5B" w:rsidP="00DF42CE">
            <w:pPr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 </w:t>
            </w:r>
            <w:r>
              <w:rPr>
                <w:color w:val="000000"/>
                <w:sz w:val="20"/>
                <w:szCs w:val="20"/>
              </w:rPr>
              <w:t>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Инженер по ОТ и ТБ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 xml:space="preserve">         4 930,00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 xml:space="preserve">                986,00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 xml:space="preserve">               5 916,00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 xml:space="preserve">            5 916,00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 xml:space="preserve">                       -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 xml:space="preserve">            5 916,00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 xml:space="preserve">        1 183,20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 xml:space="preserve">               7 099,20   </w:t>
            </w:r>
          </w:p>
        </w:tc>
      </w:tr>
      <w:tr w:rsidR="00264B5B" w:rsidRPr="00DF42CE" w:rsidTr="00DF42CE">
        <w:trPr>
          <w:trHeight w:val="300"/>
        </w:trPr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64B5B" w:rsidRPr="00DF42CE" w:rsidRDefault="00264B5B" w:rsidP="00DF42CE">
            <w:pPr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 </w:t>
            </w:r>
            <w:r>
              <w:rPr>
                <w:color w:val="000000"/>
                <w:sz w:val="20"/>
                <w:szCs w:val="20"/>
              </w:rPr>
              <w:t>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Медицинская сестра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 xml:space="preserve">         7 665,00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 xml:space="preserve">             1 533,00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 xml:space="preserve">               9 198,00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 xml:space="preserve">            9 198,00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 xml:space="preserve">                       -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 xml:space="preserve">            9 198,00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 xml:space="preserve">        1 839,60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 xml:space="preserve">             11 037,60   </w:t>
            </w:r>
          </w:p>
        </w:tc>
      </w:tr>
      <w:tr w:rsidR="00264B5B" w:rsidRPr="00DF42CE" w:rsidTr="00DF42CE">
        <w:trPr>
          <w:trHeight w:val="300"/>
        </w:trPr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64B5B" w:rsidRPr="00DF42CE" w:rsidRDefault="00264B5B" w:rsidP="00DF42CE">
            <w:pPr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 </w:t>
            </w:r>
            <w:r>
              <w:rPr>
                <w:color w:val="000000"/>
                <w:sz w:val="20"/>
                <w:szCs w:val="20"/>
              </w:rPr>
              <w:t>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Инженер по ремонту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 xml:space="preserve">         4 930,00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 xml:space="preserve">                986,00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 xml:space="preserve">               5 916,00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 xml:space="preserve">            5 916,00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 xml:space="preserve">                       -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 xml:space="preserve">            5 916,00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 xml:space="preserve">        1 183,20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 xml:space="preserve">               7 099,20   </w:t>
            </w:r>
          </w:p>
        </w:tc>
      </w:tr>
      <w:tr w:rsidR="00264B5B" w:rsidRPr="00DF42CE" w:rsidTr="00DF42CE">
        <w:trPr>
          <w:trHeight w:val="300"/>
        </w:trPr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64B5B" w:rsidRPr="00DF42CE" w:rsidRDefault="00264B5B" w:rsidP="00DF42CE">
            <w:pPr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 </w:t>
            </w:r>
            <w:r>
              <w:rPr>
                <w:color w:val="000000"/>
                <w:sz w:val="20"/>
                <w:szCs w:val="20"/>
              </w:rPr>
              <w:t>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Электроник (системный администратор)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 xml:space="preserve">         4 930,00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 xml:space="preserve">                986,00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 xml:space="preserve">               5 916,00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 xml:space="preserve">            5 916,00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 xml:space="preserve">                       -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 xml:space="preserve">            5 916,00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 xml:space="preserve">        1 183,20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 xml:space="preserve">               7 099,20   </w:t>
            </w:r>
          </w:p>
        </w:tc>
      </w:tr>
      <w:tr w:rsidR="00264B5B" w:rsidRPr="00DF42CE" w:rsidTr="00DF42CE">
        <w:trPr>
          <w:trHeight w:val="300"/>
        </w:trPr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64B5B" w:rsidRPr="00DF42CE" w:rsidRDefault="00264B5B" w:rsidP="00DF42CE">
            <w:pPr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 </w:t>
            </w:r>
            <w:r>
              <w:rPr>
                <w:color w:val="000000"/>
                <w:sz w:val="20"/>
                <w:szCs w:val="20"/>
              </w:rPr>
              <w:t>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Механик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 xml:space="preserve">         6 172,00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 xml:space="preserve">             1 234,00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 xml:space="preserve">               7 406,00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 xml:space="preserve">            7 406,00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 xml:space="preserve">                       -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 xml:space="preserve">            7 406,00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 xml:space="preserve">        1 481,20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 xml:space="preserve">               8 887,20   </w:t>
            </w:r>
          </w:p>
        </w:tc>
      </w:tr>
      <w:tr w:rsidR="00264B5B" w:rsidRPr="00DF42CE" w:rsidTr="00DF42CE">
        <w:trPr>
          <w:trHeight w:val="300"/>
        </w:trPr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64B5B" w:rsidRPr="00DF42CE" w:rsidRDefault="00264B5B" w:rsidP="00DF42CE">
            <w:pPr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 </w:t>
            </w:r>
            <w:r>
              <w:rPr>
                <w:color w:val="000000"/>
                <w:sz w:val="20"/>
                <w:szCs w:val="20"/>
              </w:rPr>
              <w:t>29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Кладовщик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3110,00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 xml:space="preserve">                622,00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 xml:space="preserve">               3 732,00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 xml:space="preserve">            3 732,00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 xml:space="preserve">                       -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 xml:space="preserve">            3 732,00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 xml:space="preserve">           746,40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 xml:space="preserve">               4 478,40   </w:t>
            </w:r>
          </w:p>
        </w:tc>
      </w:tr>
      <w:tr w:rsidR="00264B5B" w:rsidRPr="00DF42CE" w:rsidTr="00DF42CE">
        <w:trPr>
          <w:trHeight w:val="300"/>
        </w:trPr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64B5B" w:rsidRPr="00DF42CE" w:rsidRDefault="00264B5B" w:rsidP="00DF42CE">
            <w:pPr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 </w:t>
            </w:r>
            <w:r>
              <w:rPr>
                <w:color w:val="000000"/>
                <w:sz w:val="20"/>
                <w:szCs w:val="20"/>
              </w:rPr>
              <w:t>30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Слесарь-ремонтник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5320,00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 xml:space="preserve">             1 064,00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 xml:space="preserve">               6 384,00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 xml:space="preserve">            6 384,00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 xml:space="preserve">                       -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 xml:space="preserve">            6 384,00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 xml:space="preserve">        1 276,80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 xml:space="preserve">               7 660,80   </w:t>
            </w:r>
          </w:p>
        </w:tc>
      </w:tr>
      <w:tr w:rsidR="00264B5B" w:rsidRPr="00DF42CE" w:rsidTr="00DF42CE">
        <w:trPr>
          <w:trHeight w:val="300"/>
        </w:trPr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64B5B" w:rsidRPr="00DF42CE" w:rsidRDefault="00264B5B" w:rsidP="00DF42CE">
            <w:pPr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 </w:t>
            </w:r>
            <w:r>
              <w:rPr>
                <w:color w:val="000000"/>
                <w:sz w:val="20"/>
                <w:szCs w:val="20"/>
              </w:rPr>
              <w:t>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Водитель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10640,00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 xml:space="preserve">             2 124,00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 xml:space="preserve">             12 764,00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 xml:space="preserve">          12 764,00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 xml:space="preserve">                       -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 xml:space="preserve">          12 764,00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 xml:space="preserve">        2 552,80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 xml:space="preserve">             15 316,80   </w:t>
            </w:r>
          </w:p>
        </w:tc>
      </w:tr>
      <w:tr w:rsidR="00264B5B" w:rsidRPr="00DF42CE" w:rsidTr="00DF42CE">
        <w:trPr>
          <w:trHeight w:val="300"/>
        </w:trPr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64B5B" w:rsidRPr="00DF42CE" w:rsidRDefault="00264B5B" w:rsidP="00DF42CE">
            <w:pPr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 </w:t>
            </w:r>
            <w:r>
              <w:rPr>
                <w:color w:val="000000"/>
                <w:sz w:val="20"/>
                <w:szCs w:val="20"/>
              </w:rPr>
              <w:t>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Уборщик территории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2810,00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 xml:space="preserve">                562,00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 xml:space="preserve">               3 372,00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 xml:space="preserve">            3 372,00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 xml:space="preserve">                       -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 xml:space="preserve">            3 372,00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 xml:space="preserve">           674,40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 xml:space="preserve">               4 046,40   </w:t>
            </w:r>
          </w:p>
        </w:tc>
      </w:tr>
      <w:tr w:rsidR="00264B5B" w:rsidRPr="00DF42CE" w:rsidTr="00DF42CE">
        <w:trPr>
          <w:trHeight w:val="300"/>
        </w:trPr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64B5B" w:rsidRPr="00DF42CE" w:rsidRDefault="00264B5B" w:rsidP="00DF42CE">
            <w:pPr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 </w:t>
            </w:r>
            <w:r>
              <w:rPr>
                <w:color w:val="000000"/>
                <w:sz w:val="20"/>
                <w:szCs w:val="20"/>
              </w:rPr>
              <w:t>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Уборщик служебных помещений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7,00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19670,00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 xml:space="preserve">             3 934,00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 xml:space="preserve">             23 604,00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 xml:space="preserve">          23 604,00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 xml:space="preserve">                       -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 xml:space="preserve">          23 604,00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 xml:space="preserve">        4 720,80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 xml:space="preserve">             28 324,80   </w:t>
            </w:r>
          </w:p>
        </w:tc>
      </w:tr>
      <w:tr w:rsidR="00264B5B" w:rsidRPr="00DF42CE" w:rsidTr="00DF42CE">
        <w:trPr>
          <w:trHeight w:val="300"/>
        </w:trPr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64B5B" w:rsidRPr="00DF42CE" w:rsidRDefault="00264B5B" w:rsidP="00DF42CE">
            <w:pPr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 </w:t>
            </w:r>
            <w:r>
              <w:rPr>
                <w:color w:val="000000"/>
                <w:sz w:val="20"/>
                <w:szCs w:val="20"/>
              </w:rPr>
              <w:t>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Гардеробщик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2810,00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 xml:space="preserve">                562,00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 xml:space="preserve">               3 372,00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 xml:space="preserve">            3 372,00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 xml:space="preserve">                       -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 xml:space="preserve">            3 372,00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 xml:space="preserve">           674,40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 xml:space="preserve">               4 046,40   </w:t>
            </w:r>
          </w:p>
        </w:tc>
      </w:tr>
      <w:tr w:rsidR="00264B5B" w:rsidRPr="00DF42CE" w:rsidTr="00DF42CE">
        <w:trPr>
          <w:trHeight w:val="300"/>
        </w:trPr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64B5B" w:rsidRPr="00DF42CE" w:rsidRDefault="00264B5B" w:rsidP="00DF42CE">
            <w:pPr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 </w:t>
            </w:r>
            <w:r>
              <w:rPr>
                <w:color w:val="000000"/>
                <w:sz w:val="20"/>
                <w:szCs w:val="20"/>
              </w:rPr>
              <w:t>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Плотник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4230,00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 xml:space="preserve">                846,00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 xml:space="preserve">               5 076,00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 xml:space="preserve">            5 076,00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 xml:space="preserve">                       -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 xml:space="preserve">            5 076,00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 xml:space="preserve">        1 015,20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 xml:space="preserve">               6 091,20   </w:t>
            </w:r>
          </w:p>
        </w:tc>
      </w:tr>
      <w:tr w:rsidR="00264B5B" w:rsidRPr="00DF42CE" w:rsidTr="00DF42CE">
        <w:trPr>
          <w:trHeight w:val="450"/>
        </w:trPr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64B5B" w:rsidRPr="00DF42CE" w:rsidRDefault="00264B5B" w:rsidP="00DF42CE">
            <w:pPr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 </w:t>
            </w:r>
            <w:r>
              <w:rPr>
                <w:color w:val="000000"/>
                <w:sz w:val="20"/>
                <w:szCs w:val="20"/>
              </w:rPr>
              <w:t>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Слесарь-электрик по ремонту электрооборудования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4230,00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 xml:space="preserve">                846,00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 xml:space="preserve">               5 076,00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 xml:space="preserve">            5 076,00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 xml:space="preserve">                       -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 xml:space="preserve">            5 076,00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 xml:space="preserve">        1 015,20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 xml:space="preserve">               6 091,20   </w:t>
            </w:r>
          </w:p>
        </w:tc>
      </w:tr>
      <w:tr w:rsidR="00264B5B" w:rsidRPr="00DF42CE" w:rsidTr="00DF42CE">
        <w:trPr>
          <w:trHeight w:val="300"/>
        </w:trPr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64B5B" w:rsidRPr="00DF42CE" w:rsidRDefault="00264B5B" w:rsidP="00DF42CE">
            <w:pPr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 </w:t>
            </w:r>
            <w:r>
              <w:rPr>
                <w:color w:val="000000"/>
                <w:sz w:val="20"/>
                <w:szCs w:val="20"/>
              </w:rPr>
              <w:t>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Слесарь-сантехник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4230,00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 xml:space="preserve">                846,00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 xml:space="preserve">               5 076,00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 xml:space="preserve">            5 076,00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 xml:space="preserve">                       -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 xml:space="preserve">            5 076,00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 xml:space="preserve">        1 015,20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 xml:space="preserve">               6 091,20   </w:t>
            </w:r>
          </w:p>
        </w:tc>
      </w:tr>
      <w:tr w:rsidR="00264B5B" w:rsidRPr="00DF42CE" w:rsidTr="00DF42CE">
        <w:trPr>
          <w:trHeight w:val="300"/>
        </w:trPr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64B5B" w:rsidRPr="00DF42CE" w:rsidRDefault="00264B5B" w:rsidP="00DF42C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38</w:t>
            </w:r>
            <w:r w:rsidRPr="00DF42C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Сторож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4,50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12645,00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 xml:space="preserve">             2 529,00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 xml:space="preserve">             15 174,00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 xml:space="preserve">          15 174,00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 xml:space="preserve">                       -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 xml:space="preserve">          15 174,00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 xml:space="preserve">        3 034,80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 xml:space="preserve">             18 208,80   </w:t>
            </w:r>
          </w:p>
        </w:tc>
      </w:tr>
      <w:tr w:rsidR="00264B5B" w:rsidRPr="00DF42CE" w:rsidTr="00DF42CE">
        <w:trPr>
          <w:trHeight w:val="300"/>
        </w:trPr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64B5B" w:rsidRPr="00DF42CE" w:rsidRDefault="00264B5B" w:rsidP="00DF42CE">
            <w:pPr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 </w:t>
            </w:r>
            <w:r>
              <w:rPr>
                <w:color w:val="000000"/>
                <w:sz w:val="20"/>
                <w:szCs w:val="20"/>
              </w:rPr>
              <w:t>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Вахтер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3,00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8430,00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 xml:space="preserve">             1 686,00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 xml:space="preserve">             10 116,00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 xml:space="preserve">          10 116,00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 xml:space="preserve">                       -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 xml:space="preserve">          10 116,00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 xml:space="preserve">        2 023,20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 xml:space="preserve">             12 139,20   </w:t>
            </w:r>
          </w:p>
        </w:tc>
      </w:tr>
      <w:tr w:rsidR="00264B5B" w:rsidRPr="00DF42CE" w:rsidTr="00DF42CE">
        <w:trPr>
          <w:trHeight w:val="300"/>
        </w:trPr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64B5B" w:rsidRPr="00DF42CE" w:rsidRDefault="00264B5B" w:rsidP="00DF42CE">
            <w:pPr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62,50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328117,83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 xml:space="preserve">           65 599,17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 xml:space="preserve">           393 717,00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 xml:space="preserve">        424 622,75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 xml:space="preserve">        444 374,80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64B5B" w:rsidRPr="00DF42CE" w:rsidRDefault="00264B5B" w:rsidP="00DF42CE">
            <w:pPr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 xml:space="preserve">      88 874,96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64B5B" w:rsidRPr="00DF42CE" w:rsidRDefault="00264B5B" w:rsidP="00DF42CE">
            <w:pPr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 xml:space="preserve">           533 249,76   </w:t>
            </w:r>
          </w:p>
        </w:tc>
      </w:tr>
      <w:tr w:rsidR="00264B5B" w:rsidRPr="00DF42CE" w:rsidTr="00DF42CE">
        <w:trPr>
          <w:trHeight w:val="300"/>
        </w:trPr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64B5B" w:rsidRPr="00DF42CE" w:rsidRDefault="00264B5B" w:rsidP="00DF42CE">
            <w:pPr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64B5B" w:rsidRPr="00DF42CE" w:rsidRDefault="00264B5B" w:rsidP="00DF42CE">
            <w:pPr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64B5B" w:rsidRPr="00DF42CE" w:rsidRDefault="00264B5B" w:rsidP="00DF42CE">
            <w:pPr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 </w:t>
            </w:r>
          </w:p>
        </w:tc>
      </w:tr>
      <w:tr w:rsidR="00264B5B" w:rsidRPr="00DF42CE" w:rsidTr="00DF42CE">
        <w:trPr>
          <w:trHeight w:val="300"/>
        </w:trPr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64B5B" w:rsidRPr="00DF42CE" w:rsidRDefault="00264B5B" w:rsidP="00DF42CE">
            <w:pPr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 </w:t>
            </w:r>
            <w:r>
              <w:rPr>
                <w:color w:val="000000"/>
                <w:sz w:val="20"/>
                <w:szCs w:val="20"/>
              </w:rPr>
              <w:t>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64B5B" w:rsidRPr="00DF42CE" w:rsidRDefault="00264B5B" w:rsidP="00DF42CE">
            <w:pPr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Штатные педагоги (учителя)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64B5B" w:rsidRPr="00DF42CE" w:rsidRDefault="00264B5B" w:rsidP="00DF42CE">
            <w:pPr>
              <w:jc w:val="right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23,00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64B5B" w:rsidRPr="00DF42CE" w:rsidRDefault="00264B5B" w:rsidP="00DF42CE">
            <w:pPr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 xml:space="preserve">         7 520,00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64B5B" w:rsidRPr="00DF42CE" w:rsidRDefault="00264B5B" w:rsidP="00DF42CE">
            <w:pPr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64B5B" w:rsidRPr="00DF42CE" w:rsidRDefault="00264B5B" w:rsidP="00DF42CE">
            <w:pPr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64B5B" w:rsidRPr="00DF42CE" w:rsidRDefault="00264B5B" w:rsidP="00DF42CE">
            <w:pPr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 xml:space="preserve">             1 504,00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64B5B" w:rsidRPr="00DF42CE" w:rsidRDefault="00264B5B" w:rsidP="00DF42CE">
            <w:pPr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 xml:space="preserve">           206 787,47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64B5B" w:rsidRPr="00DF42CE" w:rsidRDefault="00264B5B" w:rsidP="00DF42CE">
            <w:pPr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 xml:space="preserve">       17 004,70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64B5B" w:rsidRPr="00DF42CE" w:rsidRDefault="00264B5B" w:rsidP="00DF42CE">
            <w:pPr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 xml:space="preserve">        21 356,97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64B5B" w:rsidRPr="00DF42CE" w:rsidRDefault="00264B5B" w:rsidP="00DF42CE">
            <w:pPr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64B5B" w:rsidRPr="00DF42CE" w:rsidRDefault="00264B5B" w:rsidP="00DF42CE">
            <w:pPr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 xml:space="preserve">        245 149,14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64B5B" w:rsidRPr="00DF42CE" w:rsidRDefault="00264B5B" w:rsidP="00DF42CE">
            <w:pPr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 xml:space="preserve">          48 212,61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64B5B" w:rsidRPr="00DF42CE" w:rsidRDefault="00264B5B" w:rsidP="00DF42CE">
            <w:pPr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 xml:space="preserve">      1 476,94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64B5B" w:rsidRPr="00DF42CE" w:rsidRDefault="00264B5B" w:rsidP="00DF42CE">
            <w:pPr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 xml:space="preserve">        20 755,40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64B5B" w:rsidRPr="00DF42CE" w:rsidRDefault="00264B5B" w:rsidP="00DF42CE">
            <w:pPr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 xml:space="preserve">      6 768,00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64B5B" w:rsidRPr="00DF42CE" w:rsidRDefault="00264B5B" w:rsidP="00DF42CE">
            <w:pPr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64B5B" w:rsidRPr="00DF42CE" w:rsidRDefault="00264B5B" w:rsidP="00DF42CE">
            <w:pPr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 xml:space="preserve">      19 212,27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64B5B" w:rsidRPr="00DF42CE" w:rsidRDefault="00264B5B" w:rsidP="00DF42CE">
            <w:pPr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 xml:space="preserve">        293 361,75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64B5B" w:rsidRPr="00DF42CE" w:rsidRDefault="00264B5B" w:rsidP="00DF42CE">
            <w:pPr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 xml:space="preserve">      58 672,35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64B5B" w:rsidRPr="00DF42CE" w:rsidRDefault="00264B5B" w:rsidP="00DF42CE">
            <w:pPr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 xml:space="preserve">           352 034,10   </w:t>
            </w:r>
          </w:p>
        </w:tc>
      </w:tr>
      <w:tr w:rsidR="00264B5B" w:rsidRPr="00DF42CE" w:rsidTr="00DF42CE">
        <w:trPr>
          <w:trHeight w:val="300"/>
        </w:trPr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64B5B" w:rsidRPr="00DF42CE" w:rsidRDefault="00264B5B" w:rsidP="00DF42CE">
            <w:pPr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64B5B" w:rsidRPr="00DF42CE" w:rsidRDefault="00264B5B" w:rsidP="00DF42CE">
            <w:pPr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кроме того: внутренние совместители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64B5B" w:rsidRPr="00DF42CE" w:rsidRDefault="00264B5B" w:rsidP="00DF42CE">
            <w:pPr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64B5B" w:rsidRPr="00DF42CE" w:rsidRDefault="00264B5B" w:rsidP="00DF42CE">
            <w:pPr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64B5B" w:rsidRPr="00DF42CE" w:rsidRDefault="00264B5B" w:rsidP="00DF42CE">
            <w:pPr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64B5B" w:rsidRPr="00DF42CE" w:rsidRDefault="00264B5B" w:rsidP="00DF42CE">
            <w:pPr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64B5B" w:rsidRPr="00DF42CE" w:rsidRDefault="00264B5B" w:rsidP="00DF42CE">
            <w:pPr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64B5B" w:rsidRPr="00DF42CE" w:rsidRDefault="00264B5B" w:rsidP="00DF42CE">
            <w:pPr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64B5B" w:rsidRPr="00DF42CE" w:rsidRDefault="00264B5B" w:rsidP="00DF42CE">
            <w:pPr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64B5B" w:rsidRPr="00DF42CE" w:rsidRDefault="00264B5B" w:rsidP="00DF42CE">
            <w:pPr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64B5B" w:rsidRPr="00DF42CE" w:rsidRDefault="00264B5B" w:rsidP="00DF42CE">
            <w:pPr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64B5B" w:rsidRPr="00DF42CE" w:rsidRDefault="00264B5B" w:rsidP="00DF42CE">
            <w:pPr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64B5B" w:rsidRPr="00DF42CE" w:rsidRDefault="00264B5B" w:rsidP="00DF42CE">
            <w:pPr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64B5B" w:rsidRPr="00DF42CE" w:rsidRDefault="00264B5B" w:rsidP="00DF42CE">
            <w:pPr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64B5B" w:rsidRPr="00DF42CE" w:rsidRDefault="00264B5B" w:rsidP="00DF42CE">
            <w:pPr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64B5B" w:rsidRPr="00DF42CE" w:rsidRDefault="00264B5B" w:rsidP="00DF42CE">
            <w:pPr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64B5B" w:rsidRPr="00DF42CE" w:rsidRDefault="00264B5B" w:rsidP="00DF42CE">
            <w:pPr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64B5B" w:rsidRPr="00DF42CE" w:rsidRDefault="00264B5B" w:rsidP="00DF42CE">
            <w:pPr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64B5B" w:rsidRPr="00DF42CE" w:rsidRDefault="00264B5B" w:rsidP="00DF42CE">
            <w:pPr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64B5B" w:rsidRPr="00DF42CE" w:rsidRDefault="00264B5B" w:rsidP="00DF42CE">
            <w:pPr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 </w:t>
            </w:r>
          </w:p>
        </w:tc>
      </w:tr>
      <w:tr w:rsidR="00264B5B" w:rsidRPr="00DF42CE" w:rsidTr="00DF42CE">
        <w:trPr>
          <w:trHeight w:val="300"/>
        </w:trPr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64B5B" w:rsidRPr="00DF42CE" w:rsidRDefault="00264B5B" w:rsidP="00DF42CE">
            <w:pPr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 </w:t>
            </w:r>
            <w:r>
              <w:rPr>
                <w:color w:val="000000"/>
                <w:sz w:val="20"/>
                <w:szCs w:val="20"/>
              </w:rPr>
              <w:t>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64B5B" w:rsidRPr="00DF42CE" w:rsidRDefault="00264B5B" w:rsidP="00DF42CE">
            <w:pPr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 xml:space="preserve">                    внешние совместители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64B5B" w:rsidRPr="00DF42CE" w:rsidRDefault="00264B5B" w:rsidP="00DF42CE">
            <w:pPr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 xml:space="preserve">         7 520,00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64B5B" w:rsidRPr="00DF42CE" w:rsidRDefault="00264B5B" w:rsidP="00DF42CE">
            <w:pPr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64B5B" w:rsidRPr="00DF42CE" w:rsidRDefault="00264B5B" w:rsidP="00DF42CE">
            <w:pPr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64B5B" w:rsidRPr="00DF42CE" w:rsidRDefault="00264B5B" w:rsidP="00DF42CE">
            <w:pPr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 xml:space="preserve">             1 504,00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64B5B" w:rsidRPr="00DF42CE" w:rsidRDefault="00264B5B" w:rsidP="00DF42CE">
            <w:pPr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 xml:space="preserve">             45 207,73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64B5B" w:rsidRPr="00DF42CE" w:rsidRDefault="00264B5B" w:rsidP="00DF42CE">
            <w:pPr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64B5B" w:rsidRPr="00DF42CE" w:rsidRDefault="00264B5B" w:rsidP="00DF42CE">
            <w:pPr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64B5B" w:rsidRPr="00DF42CE" w:rsidRDefault="00264B5B" w:rsidP="00DF42CE">
            <w:pPr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64B5B" w:rsidRPr="00DF42CE" w:rsidRDefault="00264B5B" w:rsidP="00DF42CE">
            <w:pPr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 xml:space="preserve">          45 207,73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64B5B" w:rsidRPr="00DF42CE" w:rsidRDefault="00264B5B" w:rsidP="00DF42CE">
            <w:pPr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64B5B" w:rsidRPr="00DF42CE" w:rsidRDefault="00264B5B" w:rsidP="00DF42CE">
            <w:pPr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64B5B" w:rsidRPr="00DF42CE" w:rsidRDefault="00264B5B" w:rsidP="00DF42CE">
            <w:pPr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64B5B" w:rsidRPr="00DF42CE" w:rsidRDefault="00264B5B" w:rsidP="00DF42CE">
            <w:pPr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64B5B" w:rsidRPr="00DF42CE" w:rsidRDefault="00264B5B" w:rsidP="00DF42CE">
            <w:pPr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64B5B" w:rsidRPr="00DF42CE" w:rsidRDefault="00264B5B" w:rsidP="00DF42CE">
            <w:pPr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64B5B" w:rsidRPr="00DF42CE" w:rsidRDefault="00264B5B" w:rsidP="00DF42CE">
            <w:pPr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 xml:space="preserve">          45 207,73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64B5B" w:rsidRPr="00DF42CE" w:rsidRDefault="00264B5B" w:rsidP="00DF42CE">
            <w:pPr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 xml:space="preserve">        9 041,55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64B5B" w:rsidRPr="00DF42CE" w:rsidRDefault="00264B5B" w:rsidP="00DF42CE">
            <w:pPr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 xml:space="preserve">             54 249,28   </w:t>
            </w:r>
          </w:p>
        </w:tc>
      </w:tr>
      <w:tr w:rsidR="00264B5B" w:rsidRPr="00DF42CE" w:rsidTr="00DF42CE">
        <w:trPr>
          <w:trHeight w:val="300"/>
        </w:trPr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264B5B" w:rsidRPr="00DF42CE" w:rsidRDefault="00264B5B" w:rsidP="00DF42CE">
            <w:pPr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64B5B" w:rsidRPr="00DF42CE" w:rsidRDefault="00264B5B" w:rsidP="00DF42CE">
            <w:pPr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64B5B" w:rsidRPr="00DF42CE" w:rsidRDefault="00264B5B" w:rsidP="00DF42CE">
            <w:pPr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 xml:space="preserve">       15 040,00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64B5B" w:rsidRPr="00DF42CE" w:rsidRDefault="00264B5B" w:rsidP="00DF42CE">
            <w:pPr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64B5B" w:rsidRPr="00DF42CE" w:rsidRDefault="00264B5B" w:rsidP="00DF42CE">
            <w:pPr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64B5B" w:rsidRPr="00DF42CE" w:rsidRDefault="00264B5B" w:rsidP="00DF42CE">
            <w:pPr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 xml:space="preserve">             3 008,00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64B5B" w:rsidRPr="00DF42CE" w:rsidRDefault="00264B5B" w:rsidP="00DF42CE">
            <w:pPr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 xml:space="preserve">           251 995,20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64B5B" w:rsidRPr="00DF42CE" w:rsidRDefault="00264B5B" w:rsidP="00DF42CE">
            <w:pPr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 xml:space="preserve">       17 004,70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64B5B" w:rsidRPr="00DF42CE" w:rsidRDefault="00264B5B" w:rsidP="00DF42CE">
            <w:pPr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 xml:space="preserve">        21 356,97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64B5B" w:rsidRPr="00DF42CE" w:rsidRDefault="00264B5B" w:rsidP="00DF42CE">
            <w:pPr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264B5B" w:rsidRPr="00DF42CE" w:rsidRDefault="00264B5B" w:rsidP="00DF42CE">
            <w:pPr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 xml:space="preserve">        290 356,87  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64B5B" w:rsidRPr="00DF42CE" w:rsidRDefault="00264B5B" w:rsidP="00DF42CE">
            <w:pPr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 xml:space="preserve">          48 212,61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64B5B" w:rsidRPr="00DF42CE" w:rsidRDefault="00264B5B" w:rsidP="00DF42CE">
            <w:pPr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 xml:space="preserve">      1 476,94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64B5B" w:rsidRPr="00DF42CE" w:rsidRDefault="00264B5B" w:rsidP="00DF42CE">
            <w:pPr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 xml:space="preserve">        20 755,40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264B5B" w:rsidRPr="00DF42CE" w:rsidRDefault="00264B5B" w:rsidP="00DF42CE">
            <w:pPr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 xml:space="preserve">      6 768,00  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64B5B" w:rsidRPr="00DF42CE" w:rsidRDefault="00264B5B" w:rsidP="00DF42CE">
            <w:pPr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264B5B" w:rsidRPr="00DF42CE" w:rsidRDefault="00264B5B" w:rsidP="00DF42CE">
            <w:pPr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 xml:space="preserve">      19 212,27  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64B5B" w:rsidRPr="00DF42CE" w:rsidRDefault="00264B5B" w:rsidP="00DF42CE">
            <w:pPr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 xml:space="preserve">        338 569,48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264B5B" w:rsidRPr="00DF42CE" w:rsidRDefault="00264B5B" w:rsidP="00DF42CE">
            <w:pPr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 xml:space="preserve">      67 713,90  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64B5B" w:rsidRPr="00DF42CE" w:rsidRDefault="00264B5B" w:rsidP="00DF42CE">
            <w:pPr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 xml:space="preserve">           406 283,38   </w:t>
            </w:r>
          </w:p>
        </w:tc>
      </w:tr>
      <w:tr w:rsidR="00264B5B" w:rsidRPr="00DF42CE" w:rsidTr="00DF42CE">
        <w:trPr>
          <w:trHeight w:val="315"/>
        </w:trPr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264B5B" w:rsidRPr="00DF42CE" w:rsidRDefault="00264B5B" w:rsidP="00DF42CE">
            <w:pPr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64B5B" w:rsidRPr="00DF42CE" w:rsidRDefault="00264B5B" w:rsidP="00DF42CE">
            <w:pPr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95,5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64B5B" w:rsidRPr="00DF42CE" w:rsidRDefault="00264B5B" w:rsidP="00DF42CE">
            <w:pPr>
              <w:jc w:val="right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491008,83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64B5B" w:rsidRPr="00DF42CE" w:rsidRDefault="00264B5B" w:rsidP="00DF42CE">
            <w:pPr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64B5B" w:rsidRPr="00DF42CE" w:rsidRDefault="00264B5B" w:rsidP="00DF42CE">
            <w:pPr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64B5B" w:rsidRPr="00DF42CE" w:rsidRDefault="00264B5B" w:rsidP="00DF42CE">
            <w:pPr>
              <w:jc w:val="right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74689,77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64B5B" w:rsidRPr="00DF42CE" w:rsidRDefault="00264B5B" w:rsidP="00DF42CE">
            <w:pPr>
              <w:jc w:val="right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799645,8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64B5B" w:rsidRPr="00DF42CE" w:rsidRDefault="00264B5B" w:rsidP="00DF42CE">
            <w:pPr>
              <w:jc w:val="right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31264,45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64B5B" w:rsidRPr="00DF42CE" w:rsidRDefault="00264B5B" w:rsidP="00DF42CE">
            <w:pPr>
              <w:jc w:val="right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43594,57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64B5B" w:rsidRPr="00DF42CE" w:rsidRDefault="00264B5B" w:rsidP="00DF42CE">
            <w:pPr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874504,82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74674,58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64B5B" w:rsidRPr="00DF42CE" w:rsidRDefault="00264B5B" w:rsidP="00DF42CE">
            <w:pPr>
              <w:jc w:val="right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3659,54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64B5B" w:rsidRPr="00DF42CE" w:rsidRDefault="00264B5B" w:rsidP="00DF42CE">
            <w:pPr>
              <w:jc w:val="right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34068,9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264B5B" w:rsidRPr="00DF42CE" w:rsidRDefault="00264B5B" w:rsidP="00DF42CE">
            <w:pPr>
              <w:jc w:val="right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11023,95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64B5B" w:rsidRPr="00DF42CE" w:rsidRDefault="00264B5B" w:rsidP="00DF42CE">
            <w:pPr>
              <w:jc w:val="right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6709,92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264B5B" w:rsidRPr="00DF42CE" w:rsidRDefault="00264B5B" w:rsidP="00DF42CE">
            <w:pPr>
              <w:jc w:val="right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19212,27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64B5B" w:rsidRPr="00DF42CE" w:rsidRDefault="00264B5B" w:rsidP="00DF42CE">
            <w:pPr>
              <w:jc w:val="right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949179,4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264B5B" w:rsidRPr="00DF42CE" w:rsidRDefault="00264B5B" w:rsidP="00DF42CE">
            <w:pPr>
              <w:jc w:val="right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189835,88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64B5B" w:rsidRPr="00DF42CE" w:rsidRDefault="00264B5B" w:rsidP="00DF42CE">
            <w:pPr>
              <w:jc w:val="right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1139015,28</w:t>
            </w:r>
          </w:p>
        </w:tc>
      </w:tr>
      <w:tr w:rsidR="00264B5B" w:rsidRPr="00DF42CE" w:rsidTr="00DF42CE">
        <w:trPr>
          <w:trHeight w:val="315"/>
        </w:trPr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4B5B" w:rsidRPr="00DF42CE" w:rsidRDefault="00264B5B" w:rsidP="00DF42C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4B5B" w:rsidRPr="00DF42CE" w:rsidRDefault="00264B5B" w:rsidP="00DF42C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4B5B" w:rsidRPr="00DF42CE" w:rsidRDefault="00264B5B" w:rsidP="00DF42C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4B5B" w:rsidRPr="00DF42CE" w:rsidRDefault="00264B5B" w:rsidP="00DF42C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4B5B" w:rsidRPr="00DF42CE" w:rsidRDefault="00264B5B" w:rsidP="00DF42C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4B5B" w:rsidRPr="00DF42CE" w:rsidRDefault="00264B5B" w:rsidP="00DF42C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4B5B" w:rsidRPr="00DF42CE" w:rsidRDefault="00264B5B" w:rsidP="00DF42C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4B5B" w:rsidRPr="00DF42CE" w:rsidRDefault="00264B5B" w:rsidP="00DF42C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4B5B" w:rsidRPr="00DF42CE" w:rsidRDefault="00264B5B" w:rsidP="00DF42C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4B5B" w:rsidRPr="00DF42CE" w:rsidRDefault="00264B5B" w:rsidP="00DF42C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4B5B" w:rsidRPr="00DF42CE" w:rsidRDefault="00264B5B" w:rsidP="00DF42C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4B5B" w:rsidRPr="00DF42CE" w:rsidRDefault="00264B5B" w:rsidP="00DF42C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4B5B" w:rsidRPr="00DF42CE" w:rsidRDefault="00264B5B" w:rsidP="00DF42C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4B5B" w:rsidRPr="00DF42CE" w:rsidRDefault="00264B5B" w:rsidP="00DF42C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4B5B" w:rsidRPr="00DF42CE" w:rsidRDefault="00264B5B" w:rsidP="00DF42C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4B5B" w:rsidRPr="00DF42CE" w:rsidRDefault="00264B5B" w:rsidP="00DF42C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4B5B" w:rsidRPr="00DF42CE" w:rsidRDefault="00264B5B" w:rsidP="00DF42C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4B5B" w:rsidRPr="00DF42CE" w:rsidRDefault="00264B5B" w:rsidP="00DF42C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4B5B" w:rsidRPr="00DF42CE" w:rsidRDefault="00264B5B" w:rsidP="00DF42C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4B5B" w:rsidRPr="00DF42CE" w:rsidRDefault="00264B5B" w:rsidP="00DF42CE">
            <w:pPr>
              <w:rPr>
                <w:color w:val="000000"/>
                <w:sz w:val="20"/>
                <w:szCs w:val="20"/>
              </w:rPr>
            </w:pPr>
          </w:p>
        </w:tc>
      </w:tr>
      <w:tr w:rsidR="00264B5B" w:rsidRPr="00DF42CE" w:rsidTr="00DF42CE">
        <w:trPr>
          <w:trHeight w:val="285"/>
        </w:trPr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4B5B" w:rsidRPr="00DF42CE" w:rsidRDefault="00264B5B" w:rsidP="00DF42C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</w:tcPr>
          <w:p w:rsidR="00264B5B" w:rsidRPr="00DF42CE" w:rsidRDefault="00264B5B" w:rsidP="00DF42CE">
            <w:pPr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Специалист  по кадрам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64B5B" w:rsidRPr="00DF42CE" w:rsidRDefault="00264B5B" w:rsidP="00DF42C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</w:tcPr>
          <w:p w:rsidR="00264B5B" w:rsidRPr="00DF42CE" w:rsidRDefault="00264B5B" w:rsidP="00DF42CE">
            <w:pPr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64B5B" w:rsidRPr="00DF42CE" w:rsidRDefault="00264B5B" w:rsidP="00DF42C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64B5B" w:rsidRPr="00DF42CE" w:rsidRDefault="00264B5B" w:rsidP="00DF42C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64B5B" w:rsidRPr="00DF42CE" w:rsidRDefault="00264B5B" w:rsidP="00DF42C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64B5B" w:rsidRPr="00DF42CE" w:rsidRDefault="00264B5B" w:rsidP="00DF42C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64B5B" w:rsidRPr="00DF42CE" w:rsidRDefault="00264B5B" w:rsidP="00DF42C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64B5B" w:rsidRPr="00DF42CE" w:rsidRDefault="00264B5B" w:rsidP="00DF42C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64B5B" w:rsidRPr="00DF42CE" w:rsidRDefault="00264B5B" w:rsidP="00DF42C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64B5B" w:rsidRPr="00DF42CE" w:rsidRDefault="00264B5B" w:rsidP="00DF42C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64B5B" w:rsidRPr="00DF42CE" w:rsidRDefault="00264B5B" w:rsidP="00DF42C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64B5B" w:rsidRPr="00DF42CE" w:rsidRDefault="00264B5B" w:rsidP="00DF42C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Важинская М.А.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4B5B" w:rsidRPr="00DF42CE" w:rsidRDefault="00264B5B" w:rsidP="00DF42C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4B5B" w:rsidRPr="00DF42CE" w:rsidRDefault="00264B5B" w:rsidP="00DF42C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4B5B" w:rsidRPr="00DF42CE" w:rsidRDefault="00264B5B" w:rsidP="00DF42C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4B5B" w:rsidRPr="00DF42CE" w:rsidRDefault="00264B5B" w:rsidP="00DF42CE">
            <w:pPr>
              <w:rPr>
                <w:color w:val="000000"/>
                <w:sz w:val="20"/>
                <w:szCs w:val="20"/>
              </w:rPr>
            </w:pPr>
          </w:p>
        </w:tc>
      </w:tr>
      <w:tr w:rsidR="00264B5B" w:rsidRPr="00DF42CE" w:rsidTr="00DF42CE">
        <w:trPr>
          <w:trHeight w:val="285"/>
        </w:trPr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4B5B" w:rsidRPr="00DF42CE" w:rsidRDefault="00264B5B" w:rsidP="00DF42C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64B5B" w:rsidRPr="00DF42CE" w:rsidRDefault="00264B5B" w:rsidP="00DF42CE">
            <w:pPr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должность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64B5B" w:rsidRPr="00DF42CE" w:rsidRDefault="00264B5B" w:rsidP="00DF42C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64B5B" w:rsidRPr="00DF42CE" w:rsidRDefault="00264B5B" w:rsidP="00DF42CE">
            <w:pPr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подпись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64B5B" w:rsidRPr="00DF42CE" w:rsidRDefault="00264B5B" w:rsidP="00DF42C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64B5B" w:rsidRPr="00DF42CE" w:rsidRDefault="00264B5B" w:rsidP="00DF42C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64B5B" w:rsidRPr="00DF42CE" w:rsidRDefault="00264B5B" w:rsidP="00DF42C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64B5B" w:rsidRPr="00DF42CE" w:rsidRDefault="00264B5B" w:rsidP="00DF42C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64B5B" w:rsidRPr="00DF42CE" w:rsidRDefault="00264B5B" w:rsidP="00DF42C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64B5B" w:rsidRPr="00DF42CE" w:rsidRDefault="00264B5B" w:rsidP="00DF42C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64B5B" w:rsidRPr="00DF42CE" w:rsidRDefault="00264B5B" w:rsidP="00DF42C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64B5B" w:rsidRPr="00DF42CE" w:rsidRDefault="00264B5B" w:rsidP="00DF42C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64B5B" w:rsidRPr="00DF42CE" w:rsidRDefault="00264B5B" w:rsidP="00DF42C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64B5B" w:rsidRPr="00DF42CE" w:rsidRDefault="00264B5B" w:rsidP="00DF42C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расшифровка подписи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4B5B" w:rsidRPr="00DF42CE" w:rsidRDefault="00264B5B" w:rsidP="00DF42C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4B5B" w:rsidRPr="00DF42CE" w:rsidRDefault="00264B5B" w:rsidP="00DF42C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4B5B" w:rsidRPr="00DF42CE" w:rsidRDefault="00264B5B" w:rsidP="00DF42C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4B5B" w:rsidRPr="00DF42CE" w:rsidRDefault="00264B5B" w:rsidP="00DF42CE">
            <w:pPr>
              <w:rPr>
                <w:color w:val="000000"/>
                <w:sz w:val="20"/>
                <w:szCs w:val="20"/>
              </w:rPr>
            </w:pPr>
          </w:p>
        </w:tc>
      </w:tr>
      <w:tr w:rsidR="00264B5B" w:rsidRPr="00DF42CE" w:rsidTr="00DF42CE">
        <w:trPr>
          <w:trHeight w:val="285"/>
        </w:trPr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4B5B" w:rsidRPr="00DF42CE" w:rsidRDefault="00264B5B" w:rsidP="00DF42C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4B5B" w:rsidRPr="00DF42CE" w:rsidRDefault="00264B5B" w:rsidP="00DF42C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4B5B" w:rsidRPr="00DF42CE" w:rsidRDefault="00264B5B" w:rsidP="00DF42C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4B5B" w:rsidRPr="00DF42CE" w:rsidRDefault="00264B5B" w:rsidP="00DF42C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4B5B" w:rsidRPr="00DF42CE" w:rsidRDefault="00264B5B" w:rsidP="00DF42C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4B5B" w:rsidRPr="00DF42CE" w:rsidRDefault="00264B5B" w:rsidP="00DF42C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4B5B" w:rsidRPr="00DF42CE" w:rsidRDefault="00264B5B" w:rsidP="00DF42C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4B5B" w:rsidRPr="00DF42CE" w:rsidRDefault="00264B5B" w:rsidP="00DF42C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4B5B" w:rsidRPr="00DF42CE" w:rsidRDefault="00264B5B" w:rsidP="00DF42C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4B5B" w:rsidRPr="00DF42CE" w:rsidRDefault="00264B5B" w:rsidP="00DF42C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4B5B" w:rsidRPr="00DF42CE" w:rsidRDefault="00264B5B" w:rsidP="00DF42C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4B5B" w:rsidRPr="00DF42CE" w:rsidRDefault="00264B5B" w:rsidP="00DF42C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4B5B" w:rsidRPr="00DF42CE" w:rsidRDefault="00264B5B" w:rsidP="00DF42C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4B5B" w:rsidRPr="00DF42CE" w:rsidRDefault="00264B5B" w:rsidP="00DF42C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4B5B" w:rsidRPr="00DF42CE" w:rsidRDefault="00264B5B" w:rsidP="00DF42C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4B5B" w:rsidRPr="00DF42CE" w:rsidRDefault="00264B5B" w:rsidP="00DF42C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4B5B" w:rsidRPr="00DF42CE" w:rsidRDefault="00264B5B" w:rsidP="00DF42C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4B5B" w:rsidRPr="00DF42CE" w:rsidRDefault="00264B5B" w:rsidP="00DF42C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4B5B" w:rsidRPr="00DF42CE" w:rsidRDefault="00264B5B" w:rsidP="00DF42C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4B5B" w:rsidRPr="00DF42CE" w:rsidRDefault="00264B5B" w:rsidP="00DF42C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4B5B" w:rsidRPr="00DF42CE" w:rsidRDefault="00264B5B" w:rsidP="00DF42CE">
            <w:pPr>
              <w:rPr>
                <w:color w:val="000000"/>
                <w:sz w:val="20"/>
                <w:szCs w:val="20"/>
              </w:rPr>
            </w:pPr>
          </w:p>
        </w:tc>
      </w:tr>
      <w:tr w:rsidR="00264B5B" w:rsidRPr="00DF42CE" w:rsidTr="00DF42CE">
        <w:trPr>
          <w:trHeight w:val="285"/>
        </w:trPr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4B5B" w:rsidRPr="00DF42CE" w:rsidRDefault="00264B5B" w:rsidP="00DF42C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</w:tcPr>
          <w:p w:rsidR="00264B5B" w:rsidRPr="00DF42CE" w:rsidRDefault="00264B5B" w:rsidP="00DF42CE">
            <w:pPr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Главный бухгалтер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64B5B" w:rsidRPr="00DF42CE" w:rsidRDefault="00264B5B" w:rsidP="00DF42C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</w:tcPr>
          <w:p w:rsidR="00264B5B" w:rsidRPr="00DF42CE" w:rsidRDefault="00264B5B" w:rsidP="00DF42CE">
            <w:pPr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64B5B" w:rsidRPr="00DF42CE" w:rsidRDefault="00264B5B" w:rsidP="00DF42C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64B5B" w:rsidRPr="00DF42CE" w:rsidRDefault="00264B5B" w:rsidP="00DF42C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64B5B" w:rsidRPr="00DF42CE" w:rsidRDefault="00264B5B" w:rsidP="00DF42C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64B5B" w:rsidRPr="00DF42CE" w:rsidRDefault="00264B5B" w:rsidP="00DF42C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64B5B" w:rsidRPr="00DF42CE" w:rsidRDefault="00264B5B" w:rsidP="00DF42C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64B5B" w:rsidRPr="00DF42CE" w:rsidRDefault="00264B5B" w:rsidP="00DF42C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64B5B" w:rsidRPr="00DF42CE" w:rsidRDefault="00264B5B" w:rsidP="00DF42C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64B5B" w:rsidRPr="00DF42CE" w:rsidRDefault="00264B5B" w:rsidP="00DF42C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64B5B" w:rsidRPr="00DF42CE" w:rsidRDefault="00264B5B" w:rsidP="00DF42C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4B5B" w:rsidRPr="00DF42CE" w:rsidRDefault="00264B5B" w:rsidP="00DF42C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Чупракова Е.В.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4B5B" w:rsidRPr="00DF42CE" w:rsidRDefault="00264B5B" w:rsidP="00DF42C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4B5B" w:rsidRPr="00DF42CE" w:rsidRDefault="00264B5B" w:rsidP="00DF42C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4B5B" w:rsidRPr="00DF42CE" w:rsidRDefault="00264B5B" w:rsidP="00DF42C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4B5B" w:rsidRPr="00DF42CE" w:rsidRDefault="00264B5B" w:rsidP="00DF42CE">
            <w:pPr>
              <w:rPr>
                <w:color w:val="000000"/>
                <w:sz w:val="20"/>
                <w:szCs w:val="20"/>
              </w:rPr>
            </w:pPr>
          </w:p>
        </w:tc>
      </w:tr>
      <w:tr w:rsidR="00264B5B" w:rsidRPr="00DF42CE" w:rsidTr="00DF42CE">
        <w:trPr>
          <w:trHeight w:val="285"/>
        </w:trPr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4B5B" w:rsidRPr="00DF42CE" w:rsidRDefault="00264B5B" w:rsidP="00DF42C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64B5B" w:rsidRPr="00DF42CE" w:rsidRDefault="00264B5B" w:rsidP="00DF42CE">
            <w:pPr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должность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64B5B" w:rsidRPr="00DF42CE" w:rsidRDefault="00264B5B" w:rsidP="00DF42C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64B5B" w:rsidRPr="00DF42CE" w:rsidRDefault="00264B5B" w:rsidP="00DF42CE">
            <w:pPr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подпись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64B5B" w:rsidRPr="00DF42CE" w:rsidRDefault="00264B5B" w:rsidP="00DF42C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64B5B" w:rsidRPr="00DF42CE" w:rsidRDefault="00264B5B" w:rsidP="00DF42C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64B5B" w:rsidRPr="00DF42CE" w:rsidRDefault="00264B5B" w:rsidP="00DF42C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64B5B" w:rsidRPr="00DF42CE" w:rsidRDefault="00264B5B" w:rsidP="00DF42C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64B5B" w:rsidRPr="00DF42CE" w:rsidRDefault="00264B5B" w:rsidP="00DF42C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64B5B" w:rsidRPr="00DF42CE" w:rsidRDefault="00264B5B" w:rsidP="00DF42C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64B5B" w:rsidRPr="00DF42CE" w:rsidRDefault="00264B5B" w:rsidP="00DF42C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64B5B" w:rsidRPr="00DF42CE" w:rsidRDefault="00264B5B" w:rsidP="00DF42C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64B5B" w:rsidRPr="00DF42CE" w:rsidRDefault="00264B5B" w:rsidP="00DF42C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4B5B" w:rsidRPr="00DF42CE" w:rsidRDefault="00264B5B" w:rsidP="00DF42C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64B5B" w:rsidRPr="00DF42CE" w:rsidRDefault="00264B5B" w:rsidP="00DF42CE">
            <w:pPr>
              <w:jc w:val="center"/>
              <w:rPr>
                <w:color w:val="000000"/>
                <w:sz w:val="20"/>
                <w:szCs w:val="20"/>
              </w:rPr>
            </w:pPr>
            <w:r w:rsidRPr="00DF42CE">
              <w:rPr>
                <w:color w:val="000000"/>
                <w:sz w:val="20"/>
                <w:szCs w:val="20"/>
              </w:rPr>
              <w:t>расшифровка подписи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4B5B" w:rsidRPr="00DF42CE" w:rsidRDefault="00264B5B" w:rsidP="00DF42C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4B5B" w:rsidRPr="00DF42CE" w:rsidRDefault="00264B5B" w:rsidP="00DF42C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4B5B" w:rsidRPr="00DF42CE" w:rsidRDefault="00264B5B" w:rsidP="00DF42C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4B5B" w:rsidRPr="00DF42CE" w:rsidRDefault="00264B5B" w:rsidP="00DF42CE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264B5B" w:rsidRDefault="00264B5B" w:rsidP="005F58D0">
      <w:pPr>
        <w:widowControl w:val="0"/>
        <w:autoSpaceDE w:val="0"/>
        <w:autoSpaceDN w:val="0"/>
        <w:adjustRightInd w:val="0"/>
        <w:ind w:firstLine="720"/>
        <w:jc w:val="both"/>
      </w:pPr>
    </w:p>
    <w:p w:rsidR="00264B5B" w:rsidRDefault="00264B5B" w:rsidP="005F58D0">
      <w:pPr>
        <w:rPr>
          <w:rFonts w:ascii="Arial" w:hAnsi="Arial" w:cs="Arial"/>
        </w:rPr>
        <w:sectPr w:rsidR="00264B5B" w:rsidSect="00DF42CE">
          <w:pgSz w:w="16837" w:h="11905" w:orient="landscape"/>
          <w:pgMar w:top="1134" w:right="567" w:bottom="567" w:left="1418" w:header="720" w:footer="720" w:gutter="0"/>
          <w:cols w:space="720"/>
        </w:sectPr>
      </w:pPr>
    </w:p>
    <w:p w:rsidR="00264B5B" w:rsidRDefault="00264B5B" w:rsidP="005F58D0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b/>
          <w:bCs/>
          <w:color w:val="26282F"/>
        </w:rPr>
      </w:pPr>
      <w:bookmarkStart w:id="65" w:name="sub_2104"/>
      <w:r>
        <w:rPr>
          <w:b/>
          <w:bCs/>
          <w:color w:val="26282F"/>
        </w:rPr>
        <w:t>1.4. Расчет (обоснование) страховых взносов на обязательное страхование в Пенсионный фонд Российской Федерации, в Фонд социального страхования Российской Федерации, в Федеральный фонд обязательного медицинского страхования</w:t>
      </w:r>
    </w:p>
    <w:bookmarkEnd w:id="65"/>
    <w:p w:rsidR="00264B5B" w:rsidRDefault="00264B5B" w:rsidP="005F58D0">
      <w:pPr>
        <w:widowControl w:val="0"/>
        <w:autoSpaceDE w:val="0"/>
        <w:autoSpaceDN w:val="0"/>
        <w:adjustRightInd w:val="0"/>
        <w:ind w:firstLine="720"/>
        <w:jc w:val="both"/>
      </w:pPr>
    </w:p>
    <w:tbl>
      <w:tblPr>
        <w:tblW w:w="10215" w:type="dxa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A0"/>
      </w:tblPr>
      <w:tblGrid>
        <w:gridCol w:w="840"/>
        <w:gridCol w:w="4887"/>
        <w:gridCol w:w="1689"/>
        <w:gridCol w:w="1679"/>
        <w:gridCol w:w="1120"/>
      </w:tblGrid>
      <w:tr w:rsidR="00264B5B" w:rsidTr="00764EF3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Default="00264B5B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№</w:t>
            </w:r>
          </w:p>
          <w:p w:rsidR="00264B5B" w:rsidRDefault="00264B5B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 п/п</w:t>
            </w:r>
          </w:p>
        </w:tc>
        <w:tc>
          <w:tcPr>
            <w:tcW w:w="4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Default="00264B5B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Наименование государственного внебюджетного фонда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Default="00264B5B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Коэффициент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Default="00264B5B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Размер базы</w:t>
            </w:r>
          </w:p>
          <w:p w:rsidR="00264B5B" w:rsidRDefault="00264B5B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для начисления,</w:t>
            </w:r>
          </w:p>
          <w:p w:rsidR="00264B5B" w:rsidRDefault="00264B5B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 xml:space="preserve"> рублей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4B5B" w:rsidRDefault="00264B5B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Сумма</w:t>
            </w:r>
          </w:p>
          <w:p w:rsidR="00264B5B" w:rsidRDefault="00264B5B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взноса,</w:t>
            </w:r>
          </w:p>
          <w:p w:rsidR="00264B5B" w:rsidRDefault="00264B5B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рублей</w:t>
            </w:r>
          </w:p>
        </w:tc>
      </w:tr>
      <w:tr w:rsidR="00264B5B" w:rsidTr="00764EF3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Default="00264B5B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4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Default="00264B5B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Default="00264B5B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Default="00264B5B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4B5B" w:rsidRDefault="00264B5B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</w:tr>
      <w:tr w:rsidR="00264B5B" w:rsidTr="00764EF3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Default="00264B5B">
            <w:pPr>
              <w:widowControl w:val="0"/>
              <w:autoSpaceDE w:val="0"/>
              <w:autoSpaceDN w:val="0"/>
              <w:adjustRightInd w:val="0"/>
              <w:jc w:val="center"/>
            </w:pPr>
            <w:bookmarkStart w:id="66" w:name="sub_21041"/>
            <w:r>
              <w:t>1</w:t>
            </w:r>
            <w:bookmarkEnd w:id="66"/>
          </w:p>
        </w:tc>
        <w:tc>
          <w:tcPr>
            <w:tcW w:w="4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64EF3" w:rsidRDefault="00264B5B" w:rsidP="00764EF3">
            <w:pPr>
              <w:widowControl w:val="0"/>
              <w:autoSpaceDE w:val="0"/>
              <w:autoSpaceDN w:val="0"/>
              <w:adjustRightInd w:val="0"/>
            </w:pPr>
            <w:r>
              <w:rPr>
                <w:color w:val="000000"/>
              </w:rPr>
              <w:t xml:space="preserve">Взносы на </w:t>
            </w:r>
            <w:r w:rsidRPr="00764EF3">
              <w:rPr>
                <w:color w:val="000000"/>
              </w:rPr>
              <w:t>обязательное пенсионное страхование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Default="00264B5B">
            <w:pPr>
              <w:widowControl w:val="0"/>
              <w:autoSpaceDE w:val="0"/>
              <w:autoSpaceDN w:val="0"/>
              <w:adjustRightInd w:val="0"/>
            </w:pPr>
            <w:r>
              <w:t>22%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Default="00264B5B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18728180,81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4B5B" w:rsidRDefault="00264B5B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3643065,34</w:t>
            </w:r>
          </w:p>
        </w:tc>
      </w:tr>
      <w:tr w:rsidR="00264B5B" w:rsidTr="00764EF3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Default="00264B5B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4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64EF3" w:rsidRDefault="00264B5B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 xml:space="preserve">Взносы </w:t>
            </w:r>
            <w:r w:rsidRPr="00764EF3">
              <w:rPr>
                <w:color w:val="000000"/>
              </w:rPr>
              <w:t>в ФСС на страхование на случай временной нетрудоспособности и материнства (ВНиМ)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Default="00264B5B">
            <w:pPr>
              <w:widowControl w:val="0"/>
              <w:autoSpaceDE w:val="0"/>
              <w:autoSpaceDN w:val="0"/>
              <w:adjustRightInd w:val="0"/>
            </w:pPr>
            <w:r>
              <w:t>2,9%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Default="00264B5B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18728180,81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4B5B" w:rsidRDefault="00264B5B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543117,24</w:t>
            </w:r>
          </w:p>
        </w:tc>
      </w:tr>
      <w:tr w:rsidR="00264B5B" w:rsidTr="00764EF3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Default="00264B5B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  <w:tc>
          <w:tcPr>
            <w:tcW w:w="4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764EF3" w:rsidRDefault="00264B5B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 xml:space="preserve">Взносы на обязательное медецинское страхование </w:t>
            </w:r>
            <w:r w:rsidRPr="00764EF3">
              <w:rPr>
                <w:color w:val="000000"/>
              </w:rPr>
              <w:t>ФФОМС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Default="00264B5B">
            <w:pPr>
              <w:widowControl w:val="0"/>
              <w:autoSpaceDE w:val="0"/>
              <w:autoSpaceDN w:val="0"/>
              <w:adjustRightInd w:val="0"/>
            </w:pPr>
            <w:r>
              <w:t>5,1%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Default="00264B5B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18728180,81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4B5B" w:rsidRDefault="00264B5B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955137,22</w:t>
            </w:r>
          </w:p>
        </w:tc>
      </w:tr>
      <w:tr w:rsidR="00264B5B" w:rsidTr="00764EF3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Default="00264B5B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4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4656BE" w:rsidRDefault="00264B5B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4656BE">
              <w:rPr>
                <w:color w:val="000000"/>
              </w:rPr>
              <w:t>Страх. взносы на обязательное социальное страхование от несчастных случаев на производстве и профессиональных заболеваний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Default="00264B5B">
            <w:pPr>
              <w:widowControl w:val="0"/>
              <w:autoSpaceDE w:val="0"/>
              <w:autoSpaceDN w:val="0"/>
              <w:adjustRightInd w:val="0"/>
            </w:pPr>
            <w:r>
              <w:t>0,2%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Default="00264B5B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18728180,81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4B5B" w:rsidRDefault="00264B5B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37456,36</w:t>
            </w:r>
          </w:p>
        </w:tc>
      </w:tr>
    </w:tbl>
    <w:p w:rsidR="00264B5B" w:rsidRDefault="00264B5B" w:rsidP="005F58D0">
      <w:pPr>
        <w:widowControl w:val="0"/>
        <w:autoSpaceDE w:val="0"/>
        <w:autoSpaceDN w:val="0"/>
        <w:adjustRightInd w:val="0"/>
        <w:ind w:firstLine="720"/>
        <w:jc w:val="both"/>
      </w:pPr>
    </w:p>
    <w:p w:rsidR="00264B5B" w:rsidRDefault="00264B5B" w:rsidP="005F58D0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b/>
          <w:bCs/>
          <w:color w:val="26282F"/>
        </w:rPr>
      </w:pPr>
      <w:bookmarkStart w:id="67" w:name="sub_2300"/>
      <w:r>
        <w:rPr>
          <w:b/>
          <w:bCs/>
          <w:color w:val="26282F"/>
        </w:rPr>
        <w:t>3. Расчет (обоснование) расходов на уплату налогов, сборов и иных платежей</w:t>
      </w:r>
    </w:p>
    <w:bookmarkEnd w:id="67"/>
    <w:p w:rsidR="00264B5B" w:rsidRDefault="00264B5B" w:rsidP="005F58D0">
      <w:pPr>
        <w:widowControl w:val="0"/>
        <w:autoSpaceDE w:val="0"/>
        <w:autoSpaceDN w:val="0"/>
        <w:adjustRightInd w:val="0"/>
        <w:ind w:firstLine="720"/>
        <w:jc w:val="both"/>
      </w:pPr>
    </w:p>
    <w:p w:rsidR="00264B5B" w:rsidRPr="005776FF" w:rsidRDefault="00264B5B" w:rsidP="005F58D0">
      <w:pPr>
        <w:widowControl w:val="0"/>
        <w:autoSpaceDE w:val="0"/>
        <w:autoSpaceDN w:val="0"/>
        <w:adjustRightInd w:val="0"/>
        <w:rPr>
          <w:u w:val="single"/>
        </w:rPr>
      </w:pPr>
      <w:r>
        <w:t xml:space="preserve">Код видов расходов </w:t>
      </w:r>
      <w:r>
        <w:rPr>
          <w:u w:val="single"/>
        </w:rPr>
        <w:t>851</w:t>
      </w:r>
    </w:p>
    <w:p w:rsidR="00264B5B" w:rsidRPr="005776FF" w:rsidRDefault="00264B5B" w:rsidP="005776FF">
      <w:pPr>
        <w:widowControl w:val="0"/>
        <w:autoSpaceDE w:val="0"/>
        <w:autoSpaceDN w:val="0"/>
        <w:adjustRightInd w:val="0"/>
        <w:rPr>
          <w:u w:val="single"/>
        </w:rPr>
      </w:pPr>
      <w:r>
        <w:t xml:space="preserve">Источник финансового обеспечения   </w:t>
      </w:r>
      <w:r>
        <w:rPr>
          <w:u w:val="single"/>
        </w:rPr>
        <w:t>Субсидия на выполнение государственного задания</w:t>
      </w:r>
    </w:p>
    <w:tbl>
      <w:tblPr>
        <w:tblW w:w="0" w:type="auto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A0"/>
      </w:tblPr>
      <w:tblGrid>
        <w:gridCol w:w="840"/>
        <w:gridCol w:w="3360"/>
        <w:gridCol w:w="1960"/>
        <w:gridCol w:w="1120"/>
        <w:gridCol w:w="2940"/>
      </w:tblGrid>
      <w:tr w:rsidR="00264B5B" w:rsidTr="005F58D0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Default="00264B5B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№</w:t>
            </w:r>
          </w:p>
          <w:p w:rsidR="00264B5B" w:rsidRDefault="00264B5B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 п/п</w:t>
            </w:r>
          </w:p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Default="00264B5B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Наименование расходов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Default="00264B5B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Налоговая база, рублей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Default="00264B5B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Ставка</w:t>
            </w:r>
          </w:p>
          <w:p w:rsidR="00264B5B" w:rsidRDefault="00264B5B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налога,</w:t>
            </w:r>
          </w:p>
          <w:p w:rsidR="00264B5B" w:rsidRDefault="00264B5B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процен-тов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4B5B" w:rsidRDefault="00264B5B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Сумма исчисленного</w:t>
            </w:r>
          </w:p>
          <w:p w:rsidR="00264B5B" w:rsidRDefault="00264B5B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налога, подлежащего</w:t>
            </w:r>
          </w:p>
          <w:p w:rsidR="00264B5B" w:rsidRDefault="00264B5B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уплате, рублей</w:t>
            </w:r>
          </w:p>
          <w:p w:rsidR="00264B5B" w:rsidRDefault="00264B5B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(гр. 3 х гр. 4/100)</w:t>
            </w:r>
          </w:p>
        </w:tc>
      </w:tr>
      <w:tr w:rsidR="00264B5B" w:rsidTr="005F58D0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Default="00264B5B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Default="00264B5B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Default="00264B5B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Default="00264B5B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4B5B" w:rsidRDefault="00264B5B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</w:tr>
      <w:tr w:rsidR="00264B5B" w:rsidTr="005F58D0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Default="00264B5B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1</w:t>
            </w:r>
          </w:p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Default="00264B5B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Налог на имущество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Default="00264B5B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2949545,45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Default="00264B5B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2,2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4B5B" w:rsidRDefault="00264B5B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64890,00</w:t>
            </w:r>
          </w:p>
        </w:tc>
      </w:tr>
      <w:tr w:rsidR="00264B5B" w:rsidTr="005F58D0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Default="00264B5B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2</w:t>
            </w:r>
          </w:p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Default="00264B5B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Земельный налог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Default="00264B5B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62105168,32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Default="00264B5B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0,2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4B5B" w:rsidRDefault="00264B5B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124210,00</w:t>
            </w:r>
          </w:p>
        </w:tc>
      </w:tr>
      <w:tr w:rsidR="00264B5B" w:rsidTr="005F58D0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Default="00264B5B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Default="00264B5B">
            <w:pPr>
              <w:widowControl w:val="0"/>
              <w:autoSpaceDE w:val="0"/>
              <w:autoSpaceDN w:val="0"/>
              <w:adjustRightInd w:val="0"/>
            </w:pPr>
            <w:r>
              <w:t>Итого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Default="00264B5B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Default="00264B5B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X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4B5B" w:rsidRDefault="00264B5B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189100,00</w:t>
            </w:r>
          </w:p>
        </w:tc>
      </w:tr>
    </w:tbl>
    <w:p w:rsidR="00264B5B" w:rsidRDefault="00264B5B" w:rsidP="005F58D0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b/>
          <w:bCs/>
          <w:color w:val="26282F"/>
        </w:rPr>
      </w:pPr>
      <w:bookmarkStart w:id="68" w:name="sub_2500"/>
    </w:p>
    <w:p w:rsidR="00264B5B" w:rsidRDefault="00264B5B" w:rsidP="005F58D0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b/>
          <w:bCs/>
          <w:color w:val="26282F"/>
        </w:rPr>
      </w:pPr>
      <w:bookmarkStart w:id="69" w:name="sub_2603"/>
      <w:bookmarkEnd w:id="68"/>
      <w:r>
        <w:rPr>
          <w:b/>
          <w:bCs/>
          <w:color w:val="26282F"/>
        </w:rPr>
        <w:t>5.3. Расчет (обоснование) расходов на оплату коммунальных услуг</w:t>
      </w:r>
    </w:p>
    <w:bookmarkEnd w:id="69"/>
    <w:p w:rsidR="00264B5B" w:rsidRDefault="00264B5B" w:rsidP="005F58D0">
      <w:pPr>
        <w:widowControl w:val="0"/>
        <w:autoSpaceDE w:val="0"/>
        <w:autoSpaceDN w:val="0"/>
        <w:adjustRightInd w:val="0"/>
        <w:spacing w:before="75"/>
        <w:ind w:left="170"/>
        <w:jc w:val="both"/>
        <w:rPr>
          <w:color w:val="353842"/>
          <w:shd w:val="clear" w:color="auto" w:fill="F0F0F0"/>
        </w:rPr>
      </w:pPr>
    </w:p>
    <w:tbl>
      <w:tblPr>
        <w:tblW w:w="0" w:type="auto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A0"/>
      </w:tblPr>
      <w:tblGrid>
        <w:gridCol w:w="840"/>
        <w:gridCol w:w="2520"/>
        <w:gridCol w:w="1680"/>
        <w:gridCol w:w="1680"/>
        <w:gridCol w:w="1680"/>
        <w:gridCol w:w="1820"/>
      </w:tblGrid>
      <w:tr w:rsidR="00264B5B" w:rsidTr="005F58D0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Default="00264B5B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№</w:t>
            </w:r>
          </w:p>
          <w:p w:rsidR="00264B5B" w:rsidRDefault="00264B5B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 п/п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Default="00264B5B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Наименование расхода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Default="00264B5B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Размер</w:t>
            </w:r>
          </w:p>
          <w:p w:rsidR="00264B5B" w:rsidRDefault="00264B5B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потребления</w:t>
            </w:r>
          </w:p>
          <w:p w:rsidR="00264B5B" w:rsidRDefault="00264B5B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ресурсов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Default="00264B5B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Тариф (с учетом НДС), рублей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Default="00264B5B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Реквизиты соглашения , наименование поставщика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4B5B" w:rsidRDefault="00264B5B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Сумма, рублей</w:t>
            </w:r>
          </w:p>
          <w:p w:rsidR="00264B5B" w:rsidRDefault="00264B5B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 xml:space="preserve">(гр. 4 х гр. 5) </w:t>
            </w:r>
          </w:p>
          <w:p w:rsidR="00264B5B" w:rsidRDefault="00264B5B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264B5B" w:rsidTr="005F58D0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Default="00264B5B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Default="00264B5B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Default="00264B5B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Default="00264B5B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Default="00264B5B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4B5B" w:rsidRDefault="00264B5B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</w:tr>
      <w:tr w:rsidR="00264B5B" w:rsidTr="005F58D0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Default="00264B5B" w:rsidP="009D36BC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Default="00264B5B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Электрическая энергия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Default="00264B5B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80460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Default="00264B5B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5,74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Default="00264B5B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ОАО «Энергосбыт Плюс» контракт № 38464 от 09.01.2017г.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4B5B" w:rsidRDefault="00264B5B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461840,40</w:t>
            </w:r>
          </w:p>
        </w:tc>
      </w:tr>
      <w:tr w:rsidR="00264B5B" w:rsidTr="005F58D0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Default="00264B5B" w:rsidP="009D36BC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Default="00264B5B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 xml:space="preserve">Тепловая энергия и теплоноситель и на нужды горячего водоснабжения 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Default="00264B5B" w:rsidP="00714A1B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1572,33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Default="00264B5B" w:rsidP="00714A1B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1331,22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Default="00264B5B" w:rsidP="00B05C72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ПАО«Т Плюс» государственный контракт № 89261 от 09.01.2017г.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4B5B" w:rsidRDefault="00264B5B" w:rsidP="00714A1B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2093117,14</w:t>
            </w:r>
          </w:p>
        </w:tc>
      </w:tr>
      <w:tr w:rsidR="00264B5B" w:rsidTr="005F58D0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Default="00264B5B" w:rsidP="009D36BC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Default="00264B5B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Чистая вода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Default="00264B5B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2302,60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Default="00264B5B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13,15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Default="00264B5B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ОАО «Комбинат «Электрохимприбор» № 067-27/52/2017В от 01.01.2017г.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4B5B" w:rsidRDefault="00264B5B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30279,24</w:t>
            </w:r>
          </w:p>
        </w:tc>
      </w:tr>
      <w:tr w:rsidR="00264B5B" w:rsidTr="005F58D0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Default="00264B5B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Default="00264B5B">
            <w:pPr>
              <w:widowControl w:val="0"/>
              <w:autoSpaceDE w:val="0"/>
              <w:autoSpaceDN w:val="0"/>
              <w:adjustRightInd w:val="0"/>
            </w:pPr>
            <w:r>
              <w:t>Итого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Default="00264B5B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X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Default="00264B5B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X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Default="00264B5B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X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4B5B" w:rsidRDefault="00264B5B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2585236,78</w:t>
            </w:r>
          </w:p>
        </w:tc>
      </w:tr>
    </w:tbl>
    <w:p w:rsidR="00264B5B" w:rsidRDefault="00264B5B" w:rsidP="005F58D0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b/>
          <w:bCs/>
          <w:color w:val="26282F"/>
        </w:rPr>
      </w:pPr>
      <w:bookmarkStart w:id="70" w:name="sub_2604"/>
    </w:p>
    <w:p w:rsidR="00264B5B" w:rsidRDefault="00264B5B" w:rsidP="005F58D0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b/>
          <w:bCs/>
          <w:color w:val="26282F"/>
        </w:rPr>
      </w:pPr>
      <w:bookmarkStart w:id="71" w:name="sub_2605"/>
      <w:bookmarkEnd w:id="70"/>
      <w:r>
        <w:rPr>
          <w:b/>
          <w:bCs/>
          <w:color w:val="26282F"/>
        </w:rPr>
        <w:t>5.5. Расчет (обоснование) расходов на оплату работ, услуг по содержанию имущества</w:t>
      </w:r>
    </w:p>
    <w:bookmarkEnd w:id="71"/>
    <w:p w:rsidR="00264B5B" w:rsidRDefault="00264B5B" w:rsidP="005F58D0">
      <w:pPr>
        <w:widowControl w:val="0"/>
        <w:autoSpaceDE w:val="0"/>
        <w:autoSpaceDN w:val="0"/>
        <w:adjustRightInd w:val="0"/>
        <w:ind w:firstLine="720"/>
        <w:jc w:val="both"/>
      </w:pPr>
    </w:p>
    <w:tbl>
      <w:tblPr>
        <w:tblW w:w="0" w:type="auto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A0"/>
      </w:tblPr>
      <w:tblGrid>
        <w:gridCol w:w="864"/>
        <w:gridCol w:w="4318"/>
        <w:gridCol w:w="1583"/>
        <w:gridCol w:w="1584"/>
        <w:gridCol w:w="1871"/>
      </w:tblGrid>
      <w:tr w:rsidR="00264B5B" w:rsidTr="005F58D0">
        <w:tc>
          <w:tcPr>
            <w:tcW w:w="8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Default="00264B5B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№</w:t>
            </w:r>
          </w:p>
          <w:p w:rsidR="00264B5B" w:rsidRDefault="00264B5B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п/п</w:t>
            </w:r>
          </w:p>
        </w:tc>
        <w:tc>
          <w:tcPr>
            <w:tcW w:w="4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Default="00264B5B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Наименование расхода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Default="00264B5B">
            <w:pPr>
              <w:widowControl w:val="0"/>
              <w:autoSpaceDE w:val="0"/>
              <w:autoSpaceDN w:val="0"/>
              <w:adjustRightInd w:val="0"/>
            </w:pPr>
            <w:r>
              <w:t>Реквизиты договора, поставщик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Default="00264B5B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Количество</w:t>
            </w:r>
          </w:p>
          <w:p w:rsidR="00264B5B" w:rsidRDefault="00264B5B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работ</w:t>
            </w:r>
          </w:p>
          <w:p w:rsidR="00264B5B" w:rsidRDefault="00264B5B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(услуг)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4B5B" w:rsidRDefault="00264B5B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Стоимость</w:t>
            </w:r>
          </w:p>
          <w:p w:rsidR="00264B5B" w:rsidRDefault="00264B5B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работ (услуг),</w:t>
            </w:r>
          </w:p>
          <w:p w:rsidR="00264B5B" w:rsidRDefault="00264B5B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рублей</w:t>
            </w:r>
          </w:p>
        </w:tc>
      </w:tr>
      <w:tr w:rsidR="00264B5B" w:rsidTr="005F58D0">
        <w:tc>
          <w:tcPr>
            <w:tcW w:w="8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Default="00264B5B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4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Default="00264B5B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Default="00264B5B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Default="00264B5B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4B5B" w:rsidRDefault="00264B5B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</w:tr>
      <w:tr w:rsidR="00264B5B" w:rsidTr="005F58D0">
        <w:tc>
          <w:tcPr>
            <w:tcW w:w="8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Default="00264B5B" w:rsidP="009D36BC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4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Default="00264B5B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Услуги по сбору и размещению отходов на полигон ТБО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Default="00264B5B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№ 01-01-2017/ПТ-п от 16.01.2017г. МУП "Комбинат благоустройства"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Default="00264B5B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12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4B5B" w:rsidRDefault="00264B5B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14497,32</w:t>
            </w:r>
          </w:p>
        </w:tc>
      </w:tr>
      <w:tr w:rsidR="00264B5B" w:rsidTr="005F58D0">
        <w:tc>
          <w:tcPr>
            <w:tcW w:w="8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Default="00264B5B" w:rsidP="009D36BC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4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Default="00264B5B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услуги по транспортировке отходов ТКО на полигон ТБО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Default="00264B5B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№ 01-01-2017/115П от 01.01.2017г. "МУПЖРЭП"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Default="00264B5B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12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4B5B" w:rsidRDefault="00264B5B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39048,00</w:t>
            </w:r>
          </w:p>
        </w:tc>
      </w:tr>
      <w:tr w:rsidR="00264B5B" w:rsidTr="005F58D0">
        <w:tc>
          <w:tcPr>
            <w:tcW w:w="8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Default="00264B5B" w:rsidP="009D36BC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  <w:tc>
          <w:tcPr>
            <w:tcW w:w="4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Default="00264B5B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Техническое обслуживание узлов учета тепловой энергии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Default="00264B5B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№ 2-017 от 01.01.2017г. ООО "Экотерм"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Default="00264B5B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12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4B5B" w:rsidRDefault="00264B5B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81000,00</w:t>
            </w:r>
          </w:p>
        </w:tc>
      </w:tr>
      <w:tr w:rsidR="00264B5B" w:rsidTr="005F58D0">
        <w:tc>
          <w:tcPr>
            <w:tcW w:w="8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Default="00264B5B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4</w:t>
            </w:r>
          </w:p>
        </w:tc>
        <w:tc>
          <w:tcPr>
            <w:tcW w:w="4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Default="00264B5B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Техническое обслуживание автоматической пожарной сигнализации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Default="00264B5B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№ 1/164 от 01.01.2017г. ООО "Пожсервис"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Default="00264B5B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12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4B5B" w:rsidRDefault="00264B5B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95800,66</w:t>
            </w:r>
          </w:p>
        </w:tc>
      </w:tr>
      <w:tr w:rsidR="00264B5B" w:rsidTr="005F58D0">
        <w:tc>
          <w:tcPr>
            <w:tcW w:w="8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Default="00264B5B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5</w:t>
            </w:r>
          </w:p>
        </w:tc>
        <w:tc>
          <w:tcPr>
            <w:tcW w:w="4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Default="00264B5B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Техническое обслуживание охранного телевидения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Default="00264B5B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№ 1/165 от 01.01.2017 г. ООО "Пожсервис"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Default="00264B5B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12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4B5B" w:rsidRDefault="00264B5B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39832,17</w:t>
            </w:r>
          </w:p>
        </w:tc>
      </w:tr>
      <w:tr w:rsidR="00264B5B" w:rsidTr="005F58D0">
        <w:tc>
          <w:tcPr>
            <w:tcW w:w="8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Default="00264B5B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Default="00264B5B">
            <w:pPr>
              <w:widowControl w:val="0"/>
              <w:autoSpaceDE w:val="0"/>
              <w:autoSpaceDN w:val="0"/>
              <w:adjustRightInd w:val="0"/>
            </w:pPr>
            <w:r>
              <w:t>Итого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Default="00264B5B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X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Default="00264B5B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X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4B5B" w:rsidRDefault="00264B5B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270178,15</w:t>
            </w:r>
          </w:p>
        </w:tc>
      </w:tr>
    </w:tbl>
    <w:p w:rsidR="00264B5B" w:rsidRDefault="00264B5B" w:rsidP="005F58D0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b/>
          <w:bCs/>
          <w:color w:val="26282F"/>
        </w:rPr>
      </w:pPr>
      <w:bookmarkStart w:id="72" w:name="sub_2606"/>
    </w:p>
    <w:p w:rsidR="00264B5B" w:rsidRDefault="00264B5B" w:rsidP="005F58D0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b/>
          <w:bCs/>
          <w:color w:val="26282F"/>
        </w:rPr>
      </w:pPr>
      <w:r>
        <w:rPr>
          <w:b/>
          <w:bCs/>
          <w:color w:val="26282F"/>
        </w:rPr>
        <w:t>5.6. Расчет (обоснование) расходов на оплату прочих работ, услуг</w:t>
      </w:r>
    </w:p>
    <w:bookmarkEnd w:id="72"/>
    <w:p w:rsidR="00264B5B" w:rsidRDefault="00264B5B" w:rsidP="005F58D0">
      <w:pPr>
        <w:widowControl w:val="0"/>
        <w:autoSpaceDE w:val="0"/>
        <w:autoSpaceDN w:val="0"/>
        <w:adjustRightInd w:val="0"/>
        <w:ind w:firstLine="720"/>
        <w:jc w:val="both"/>
      </w:pPr>
    </w:p>
    <w:tbl>
      <w:tblPr>
        <w:tblW w:w="10050" w:type="dxa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A0"/>
      </w:tblPr>
      <w:tblGrid>
        <w:gridCol w:w="841"/>
        <w:gridCol w:w="4410"/>
        <w:gridCol w:w="2978"/>
        <w:gridCol w:w="1821"/>
      </w:tblGrid>
      <w:tr w:rsidR="00264B5B" w:rsidTr="00DA0496">
        <w:tc>
          <w:tcPr>
            <w:tcW w:w="8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Default="00264B5B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№</w:t>
            </w:r>
          </w:p>
          <w:p w:rsidR="00264B5B" w:rsidRDefault="00264B5B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п/п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Default="00264B5B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Наименование расхода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Default="00264B5B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Реквизиты договора, поставщик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4B5B" w:rsidRDefault="00264B5B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Стоимость услуги, рублей</w:t>
            </w:r>
          </w:p>
        </w:tc>
      </w:tr>
      <w:tr w:rsidR="00264B5B" w:rsidTr="005F58D0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Default="00264B5B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Default="00264B5B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Default="00264B5B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4B5B" w:rsidRDefault="00264B5B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</w:tr>
      <w:tr w:rsidR="00264B5B" w:rsidTr="005F58D0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Default="00264B5B" w:rsidP="009D36BC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345AB0" w:rsidRDefault="00264B5B" w:rsidP="00DA0496">
            <w:r w:rsidRPr="00345AB0">
              <w:t>Тестирование и сопровождение ПП системы «1С:Предприятие»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345AB0" w:rsidRDefault="00264B5B" w:rsidP="00DA0496">
            <w:r w:rsidRPr="00345AB0">
              <w:t>ООО «Бизнес проект» договор № СС-2017-051 от 31.01.2017г.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4B5B" w:rsidRPr="00345AB0" w:rsidRDefault="00264B5B" w:rsidP="00DA0496">
            <w:r w:rsidRPr="00345AB0">
              <w:t>18096,00</w:t>
            </w:r>
          </w:p>
        </w:tc>
      </w:tr>
      <w:tr w:rsidR="00264B5B" w:rsidTr="00DA0496">
        <w:tc>
          <w:tcPr>
            <w:tcW w:w="8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Default="00264B5B" w:rsidP="009D36BC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345AB0" w:rsidRDefault="00264B5B" w:rsidP="00DA0496">
            <w:r w:rsidRPr="00345AB0">
              <w:t>Специальная оценка условий труда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3502FD" w:rsidRDefault="00264B5B" w:rsidP="00DA0496">
            <w:r w:rsidRPr="00345AB0">
              <w:t>ООО «ПРОММАШ ТЕСТ»</w:t>
            </w:r>
            <w:r>
              <w:t xml:space="preserve"> № 2017-02-101658-SELV</w:t>
            </w:r>
            <w:r w:rsidRPr="003502FD">
              <w:t>-</w:t>
            </w:r>
            <w:r>
              <w:rPr>
                <w:lang w:val="en-US"/>
              </w:rPr>
              <w:t>PM</w:t>
            </w:r>
            <w:r w:rsidRPr="003502FD">
              <w:t xml:space="preserve"> от 13.02.2017г.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4B5B" w:rsidRPr="00345AB0" w:rsidRDefault="00264B5B" w:rsidP="00DA0496">
            <w:r w:rsidRPr="00345AB0">
              <w:t>70000,00</w:t>
            </w:r>
          </w:p>
        </w:tc>
      </w:tr>
      <w:tr w:rsidR="00264B5B" w:rsidTr="00DA0496">
        <w:tc>
          <w:tcPr>
            <w:tcW w:w="8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Default="00264B5B" w:rsidP="009D36BC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345AB0" w:rsidRDefault="00264B5B" w:rsidP="00DA0496">
            <w:r w:rsidRPr="00345AB0">
              <w:t>Охрана объекта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Pr="00345AB0" w:rsidRDefault="00264B5B" w:rsidP="00DA0496">
            <w:r w:rsidRPr="00345AB0">
              <w:t>ОВО по городскому округу Лесной- филиал ФГКУ «УВО ВИГ России по Свердловской области»</w:t>
            </w:r>
            <w:r>
              <w:t xml:space="preserve"> № 63- Т от 16.01.2017г.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4B5B" w:rsidRDefault="00264B5B" w:rsidP="00DA0496">
            <w:r w:rsidRPr="00345AB0">
              <w:t>18561,96</w:t>
            </w:r>
          </w:p>
        </w:tc>
      </w:tr>
      <w:tr w:rsidR="00264B5B" w:rsidTr="00DA0496">
        <w:tc>
          <w:tcPr>
            <w:tcW w:w="8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Default="00264B5B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Default="00264B5B">
            <w:pPr>
              <w:widowControl w:val="0"/>
              <w:autoSpaceDE w:val="0"/>
              <w:autoSpaceDN w:val="0"/>
              <w:adjustRightInd w:val="0"/>
            </w:pPr>
            <w:r>
              <w:t>Итого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5B" w:rsidRDefault="00264B5B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X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4B5B" w:rsidRDefault="00264B5B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106657,96</w:t>
            </w:r>
          </w:p>
        </w:tc>
      </w:tr>
    </w:tbl>
    <w:p w:rsidR="00264B5B" w:rsidRDefault="00264B5B" w:rsidP="005F58D0">
      <w:pPr>
        <w:widowControl w:val="0"/>
        <w:autoSpaceDE w:val="0"/>
        <w:autoSpaceDN w:val="0"/>
        <w:adjustRightInd w:val="0"/>
        <w:ind w:firstLine="720"/>
        <w:jc w:val="both"/>
      </w:pPr>
    </w:p>
    <w:p w:rsidR="00264B5B" w:rsidRDefault="00264B5B" w:rsidP="00FD4B0D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</w:pPr>
      <w:bookmarkStart w:id="73" w:name="_GoBack"/>
      <w:bookmarkEnd w:id="73"/>
    </w:p>
    <w:p w:rsidR="00264B5B" w:rsidRDefault="00264B5B" w:rsidP="005F58D0">
      <w:pPr>
        <w:widowControl w:val="0"/>
        <w:autoSpaceDE w:val="0"/>
        <w:autoSpaceDN w:val="0"/>
        <w:adjustRightInd w:val="0"/>
        <w:ind w:firstLine="720"/>
        <w:jc w:val="both"/>
      </w:pPr>
    </w:p>
    <w:p w:rsidR="00264B5B" w:rsidRDefault="00264B5B" w:rsidP="00B63A59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b/>
          <w:bCs/>
          <w:color w:val="26282F"/>
        </w:rPr>
      </w:pPr>
    </w:p>
    <w:p w:rsidR="00264B5B" w:rsidRDefault="00264B5B" w:rsidP="00B63A59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b/>
          <w:bCs/>
          <w:color w:val="26282F"/>
        </w:rPr>
      </w:pPr>
    </w:p>
    <w:p w:rsidR="00264B5B" w:rsidRDefault="00264B5B" w:rsidP="00B63A59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b/>
          <w:bCs/>
          <w:color w:val="26282F"/>
        </w:rPr>
      </w:pPr>
    </w:p>
    <w:p w:rsidR="00264B5B" w:rsidRDefault="00264B5B" w:rsidP="00B63A59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b/>
          <w:bCs/>
          <w:color w:val="26282F"/>
        </w:rPr>
      </w:pPr>
    </w:p>
    <w:p w:rsidR="00264B5B" w:rsidRDefault="00264B5B" w:rsidP="00B63A59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b/>
          <w:bCs/>
          <w:color w:val="26282F"/>
        </w:rPr>
      </w:pPr>
    </w:p>
    <w:p w:rsidR="00264B5B" w:rsidRDefault="00264B5B" w:rsidP="00B63A59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b/>
          <w:bCs/>
          <w:color w:val="26282F"/>
        </w:rPr>
      </w:pPr>
    </w:p>
    <w:p w:rsidR="00264B5B" w:rsidRDefault="00264B5B" w:rsidP="00B63A59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b/>
          <w:bCs/>
          <w:color w:val="26282F"/>
        </w:rPr>
      </w:pPr>
    </w:p>
    <w:p w:rsidR="00264B5B" w:rsidRDefault="00264B5B" w:rsidP="00B63A59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b/>
          <w:bCs/>
          <w:color w:val="26282F"/>
        </w:rPr>
      </w:pPr>
    </w:p>
    <w:p w:rsidR="00264B5B" w:rsidRDefault="00264B5B" w:rsidP="00B63A59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b/>
          <w:bCs/>
          <w:color w:val="26282F"/>
        </w:rPr>
      </w:pPr>
    </w:p>
    <w:p w:rsidR="00264B5B" w:rsidRDefault="00264B5B" w:rsidP="00B63A59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b/>
          <w:bCs/>
          <w:color w:val="26282F"/>
        </w:rPr>
      </w:pPr>
    </w:p>
    <w:p w:rsidR="00264B5B" w:rsidRDefault="00264B5B" w:rsidP="00B63A59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b/>
          <w:bCs/>
          <w:color w:val="26282F"/>
        </w:rPr>
      </w:pPr>
    </w:p>
    <w:p w:rsidR="00264B5B" w:rsidRDefault="00264B5B" w:rsidP="00B63A59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b/>
          <w:bCs/>
          <w:color w:val="26282F"/>
        </w:rPr>
      </w:pPr>
    </w:p>
    <w:p w:rsidR="00264B5B" w:rsidRDefault="00264B5B" w:rsidP="00B63A59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b/>
          <w:bCs/>
          <w:color w:val="26282F"/>
        </w:rPr>
      </w:pPr>
    </w:p>
    <w:p w:rsidR="00264B5B" w:rsidRDefault="00264B5B" w:rsidP="00B63A59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b/>
          <w:bCs/>
          <w:color w:val="26282F"/>
        </w:rPr>
      </w:pPr>
    </w:p>
    <w:p w:rsidR="00264B5B" w:rsidRDefault="00264B5B" w:rsidP="00B63A59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b/>
          <w:bCs/>
          <w:color w:val="26282F"/>
        </w:rPr>
      </w:pPr>
    </w:p>
    <w:p w:rsidR="00264B5B" w:rsidRDefault="00264B5B" w:rsidP="00B63A59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b/>
          <w:bCs/>
          <w:color w:val="26282F"/>
        </w:rPr>
      </w:pPr>
    </w:p>
    <w:p w:rsidR="00264B5B" w:rsidRDefault="00264B5B" w:rsidP="00B63A59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b/>
          <w:bCs/>
          <w:color w:val="26282F"/>
        </w:rPr>
      </w:pPr>
    </w:p>
    <w:p w:rsidR="00264B5B" w:rsidRDefault="00264B5B" w:rsidP="00B63A59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b/>
          <w:bCs/>
          <w:color w:val="26282F"/>
        </w:rPr>
      </w:pPr>
    </w:p>
    <w:p w:rsidR="00264B5B" w:rsidRDefault="00264B5B" w:rsidP="00B63A59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b/>
          <w:bCs/>
          <w:color w:val="26282F"/>
        </w:rPr>
      </w:pPr>
    </w:p>
    <w:p w:rsidR="00264B5B" w:rsidRDefault="00264B5B" w:rsidP="00B63A59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b/>
          <w:bCs/>
          <w:color w:val="26282F"/>
        </w:rPr>
      </w:pPr>
    </w:p>
    <w:p w:rsidR="00264B5B" w:rsidRDefault="00264B5B" w:rsidP="00B63A59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b/>
          <w:bCs/>
          <w:color w:val="26282F"/>
        </w:rPr>
      </w:pPr>
    </w:p>
    <w:p w:rsidR="00264B5B" w:rsidRDefault="00264B5B" w:rsidP="00B63A59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b/>
          <w:bCs/>
          <w:color w:val="26282F"/>
        </w:rPr>
      </w:pPr>
    </w:p>
    <w:p w:rsidR="00264B5B" w:rsidRDefault="00264B5B" w:rsidP="00B63A59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b/>
          <w:bCs/>
          <w:color w:val="26282F"/>
        </w:rPr>
      </w:pPr>
    </w:p>
    <w:p w:rsidR="00264B5B" w:rsidRDefault="00264B5B" w:rsidP="00B63A59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b/>
          <w:bCs/>
          <w:color w:val="26282F"/>
        </w:rPr>
      </w:pPr>
    </w:p>
    <w:p w:rsidR="00264B5B" w:rsidRDefault="00264B5B" w:rsidP="00B63A59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b/>
          <w:bCs/>
          <w:color w:val="26282F"/>
        </w:rPr>
      </w:pPr>
    </w:p>
    <w:p w:rsidR="00264B5B" w:rsidRDefault="00264B5B" w:rsidP="00B63A59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b/>
          <w:bCs/>
          <w:color w:val="26282F"/>
        </w:rPr>
      </w:pPr>
    </w:p>
    <w:p w:rsidR="00264B5B" w:rsidRDefault="00264B5B" w:rsidP="00B63A59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b/>
          <w:bCs/>
          <w:color w:val="26282F"/>
        </w:rPr>
      </w:pPr>
    </w:p>
    <w:p w:rsidR="00264B5B" w:rsidRDefault="00264B5B" w:rsidP="00B63A59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b/>
          <w:bCs/>
          <w:color w:val="26282F"/>
        </w:rPr>
      </w:pPr>
    </w:p>
    <w:p w:rsidR="00264B5B" w:rsidRDefault="00264B5B" w:rsidP="00B63A59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b/>
          <w:bCs/>
          <w:color w:val="26282F"/>
        </w:rPr>
      </w:pPr>
    </w:p>
    <w:sectPr w:rsidR="00264B5B" w:rsidSect="008772EA">
      <w:pgSz w:w="11906" w:h="16838"/>
      <w:pgMar w:top="1134" w:right="567" w:bottom="567" w:left="1418" w:header="709" w:footer="709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85F7D97"/>
    <w:multiLevelType w:val="multilevel"/>
    <w:tmpl w:val="633C9430"/>
    <w:lvl w:ilvl="0">
      <w:start w:val="1"/>
      <w:numFmt w:val="decimal"/>
      <w:lvlText w:val="%1."/>
      <w:lvlJc w:val="left"/>
      <w:pPr>
        <w:ind w:left="420" w:hanging="42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420" w:hanging="4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/>
      </w:r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F58D0"/>
    <w:rsid w:val="00007BAE"/>
    <w:rsid w:val="00020482"/>
    <w:rsid w:val="00047B45"/>
    <w:rsid w:val="000538EB"/>
    <w:rsid w:val="000878BB"/>
    <w:rsid w:val="00091357"/>
    <w:rsid w:val="000943B3"/>
    <w:rsid w:val="000A4FDC"/>
    <w:rsid w:val="000C18B7"/>
    <w:rsid w:val="000C4CC9"/>
    <w:rsid w:val="000D03FE"/>
    <w:rsid w:val="000D685F"/>
    <w:rsid w:val="000F43BA"/>
    <w:rsid w:val="001108DD"/>
    <w:rsid w:val="001151DE"/>
    <w:rsid w:val="00126B07"/>
    <w:rsid w:val="001328DE"/>
    <w:rsid w:val="00134E7F"/>
    <w:rsid w:val="00150B00"/>
    <w:rsid w:val="001515C8"/>
    <w:rsid w:val="00151719"/>
    <w:rsid w:val="00151F4E"/>
    <w:rsid w:val="001670BF"/>
    <w:rsid w:val="00175CD6"/>
    <w:rsid w:val="001910F2"/>
    <w:rsid w:val="00193619"/>
    <w:rsid w:val="001939E4"/>
    <w:rsid w:val="001A4456"/>
    <w:rsid w:val="001A5A1C"/>
    <w:rsid w:val="001A773C"/>
    <w:rsid w:val="001B070E"/>
    <w:rsid w:val="001C085C"/>
    <w:rsid w:val="001E45F2"/>
    <w:rsid w:val="001F16F0"/>
    <w:rsid w:val="001F40DF"/>
    <w:rsid w:val="00264B5B"/>
    <w:rsid w:val="0027544C"/>
    <w:rsid w:val="00282E8D"/>
    <w:rsid w:val="00290751"/>
    <w:rsid w:val="00296361"/>
    <w:rsid w:val="00296DF0"/>
    <w:rsid w:val="002E4405"/>
    <w:rsid w:val="003075AF"/>
    <w:rsid w:val="00330654"/>
    <w:rsid w:val="00336A60"/>
    <w:rsid w:val="00343E7C"/>
    <w:rsid w:val="00344C48"/>
    <w:rsid w:val="00345AB0"/>
    <w:rsid w:val="00346B63"/>
    <w:rsid w:val="00346F82"/>
    <w:rsid w:val="003502FD"/>
    <w:rsid w:val="00354764"/>
    <w:rsid w:val="003653E8"/>
    <w:rsid w:val="00366A1E"/>
    <w:rsid w:val="003671D3"/>
    <w:rsid w:val="00371684"/>
    <w:rsid w:val="00373F18"/>
    <w:rsid w:val="003838C2"/>
    <w:rsid w:val="00385F14"/>
    <w:rsid w:val="003937C4"/>
    <w:rsid w:val="00396B8B"/>
    <w:rsid w:val="003B146E"/>
    <w:rsid w:val="003C0E45"/>
    <w:rsid w:val="003C0F2C"/>
    <w:rsid w:val="003C1C1A"/>
    <w:rsid w:val="003C36FE"/>
    <w:rsid w:val="003E38B2"/>
    <w:rsid w:val="0040346D"/>
    <w:rsid w:val="004111B9"/>
    <w:rsid w:val="004154D3"/>
    <w:rsid w:val="0045049C"/>
    <w:rsid w:val="0046477A"/>
    <w:rsid w:val="004656BE"/>
    <w:rsid w:val="00466303"/>
    <w:rsid w:val="004E56BD"/>
    <w:rsid w:val="004E5D9C"/>
    <w:rsid w:val="004E7F70"/>
    <w:rsid w:val="00510422"/>
    <w:rsid w:val="00523837"/>
    <w:rsid w:val="005241C2"/>
    <w:rsid w:val="005246D9"/>
    <w:rsid w:val="0052677E"/>
    <w:rsid w:val="00557A6C"/>
    <w:rsid w:val="00565A69"/>
    <w:rsid w:val="00576B5F"/>
    <w:rsid w:val="005776FF"/>
    <w:rsid w:val="0058489D"/>
    <w:rsid w:val="00593115"/>
    <w:rsid w:val="00595EBC"/>
    <w:rsid w:val="005A15BD"/>
    <w:rsid w:val="005B1E2A"/>
    <w:rsid w:val="005C2B73"/>
    <w:rsid w:val="005C5B40"/>
    <w:rsid w:val="005D1612"/>
    <w:rsid w:val="005E065D"/>
    <w:rsid w:val="005F58D0"/>
    <w:rsid w:val="006046A7"/>
    <w:rsid w:val="00604E51"/>
    <w:rsid w:val="0061394F"/>
    <w:rsid w:val="00615DA6"/>
    <w:rsid w:val="006435E9"/>
    <w:rsid w:val="00665817"/>
    <w:rsid w:val="00676F00"/>
    <w:rsid w:val="00682351"/>
    <w:rsid w:val="00693004"/>
    <w:rsid w:val="006A1FB4"/>
    <w:rsid w:val="006A56AE"/>
    <w:rsid w:val="006A67EB"/>
    <w:rsid w:val="006C4835"/>
    <w:rsid w:val="006F3A69"/>
    <w:rsid w:val="00714A1B"/>
    <w:rsid w:val="007334C2"/>
    <w:rsid w:val="00742836"/>
    <w:rsid w:val="0075702F"/>
    <w:rsid w:val="00764EF3"/>
    <w:rsid w:val="00770FAC"/>
    <w:rsid w:val="00794BD4"/>
    <w:rsid w:val="00795433"/>
    <w:rsid w:val="007A04E6"/>
    <w:rsid w:val="007A545C"/>
    <w:rsid w:val="007B62EE"/>
    <w:rsid w:val="007C47CE"/>
    <w:rsid w:val="007D1BB6"/>
    <w:rsid w:val="007D21A1"/>
    <w:rsid w:val="007E1BAC"/>
    <w:rsid w:val="00806C5E"/>
    <w:rsid w:val="00837CE3"/>
    <w:rsid w:val="00840852"/>
    <w:rsid w:val="00845774"/>
    <w:rsid w:val="008574C2"/>
    <w:rsid w:val="008679E6"/>
    <w:rsid w:val="008731E7"/>
    <w:rsid w:val="008772EA"/>
    <w:rsid w:val="008C340E"/>
    <w:rsid w:val="008C7C4F"/>
    <w:rsid w:val="008D2C31"/>
    <w:rsid w:val="008E5652"/>
    <w:rsid w:val="008F5A94"/>
    <w:rsid w:val="00957008"/>
    <w:rsid w:val="00986B4F"/>
    <w:rsid w:val="009B4828"/>
    <w:rsid w:val="009C4443"/>
    <w:rsid w:val="009D36BC"/>
    <w:rsid w:val="009E6750"/>
    <w:rsid w:val="00A30BCF"/>
    <w:rsid w:val="00A31536"/>
    <w:rsid w:val="00A3659F"/>
    <w:rsid w:val="00A36D78"/>
    <w:rsid w:val="00A4104B"/>
    <w:rsid w:val="00A43E75"/>
    <w:rsid w:val="00A477FC"/>
    <w:rsid w:val="00A56FD2"/>
    <w:rsid w:val="00A6571D"/>
    <w:rsid w:val="00A83CB9"/>
    <w:rsid w:val="00AB0671"/>
    <w:rsid w:val="00AB2D82"/>
    <w:rsid w:val="00AB6CE3"/>
    <w:rsid w:val="00B05C72"/>
    <w:rsid w:val="00B34B54"/>
    <w:rsid w:val="00B4108E"/>
    <w:rsid w:val="00B413D9"/>
    <w:rsid w:val="00B44DDE"/>
    <w:rsid w:val="00B63A59"/>
    <w:rsid w:val="00B77875"/>
    <w:rsid w:val="00BA1BE2"/>
    <w:rsid w:val="00BB0D12"/>
    <w:rsid w:val="00C16901"/>
    <w:rsid w:val="00C24EAC"/>
    <w:rsid w:val="00C32FB6"/>
    <w:rsid w:val="00C42B1A"/>
    <w:rsid w:val="00C578C8"/>
    <w:rsid w:val="00C84EFA"/>
    <w:rsid w:val="00C91A7D"/>
    <w:rsid w:val="00C935DF"/>
    <w:rsid w:val="00C938F1"/>
    <w:rsid w:val="00C96EE9"/>
    <w:rsid w:val="00CB1FBF"/>
    <w:rsid w:val="00CB6F93"/>
    <w:rsid w:val="00CD32F7"/>
    <w:rsid w:val="00CF463B"/>
    <w:rsid w:val="00CF7A92"/>
    <w:rsid w:val="00D064A5"/>
    <w:rsid w:val="00D16620"/>
    <w:rsid w:val="00D51E3A"/>
    <w:rsid w:val="00D5270E"/>
    <w:rsid w:val="00D67973"/>
    <w:rsid w:val="00D70082"/>
    <w:rsid w:val="00D876AF"/>
    <w:rsid w:val="00D93927"/>
    <w:rsid w:val="00D94ECC"/>
    <w:rsid w:val="00DA0496"/>
    <w:rsid w:val="00DE1B13"/>
    <w:rsid w:val="00DF42CE"/>
    <w:rsid w:val="00E34167"/>
    <w:rsid w:val="00E40136"/>
    <w:rsid w:val="00E46ABF"/>
    <w:rsid w:val="00E73266"/>
    <w:rsid w:val="00E86395"/>
    <w:rsid w:val="00EA1BA4"/>
    <w:rsid w:val="00EA4325"/>
    <w:rsid w:val="00EA633D"/>
    <w:rsid w:val="00EB36D2"/>
    <w:rsid w:val="00EC0E54"/>
    <w:rsid w:val="00ED4571"/>
    <w:rsid w:val="00EE4C33"/>
    <w:rsid w:val="00F050E0"/>
    <w:rsid w:val="00F07C4C"/>
    <w:rsid w:val="00F10766"/>
    <w:rsid w:val="00F2020F"/>
    <w:rsid w:val="00F474E3"/>
    <w:rsid w:val="00F5243E"/>
    <w:rsid w:val="00F5550B"/>
    <w:rsid w:val="00F7539A"/>
    <w:rsid w:val="00F82DF7"/>
    <w:rsid w:val="00F94E03"/>
    <w:rsid w:val="00FA3376"/>
    <w:rsid w:val="00FB0ED9"/>
    <w:rsid w:val="00FB5CC5"/>
    <w:rsid w:val="00FC230E"/>
    <w:rsid w:val="00FD4B0D"/>
    <w:rsid w:val="00FE79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Normal (Web)" w:locked="1" w:semiHidden="0" w:uiPriority="0" w:unhideWhenUsed="0"/>
    <w:lsdException w:name="Balloo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F58D0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5F58D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5F58D0"/>
    <w:rPr>
      <w:rFonts w:ascii="Arial" w:hAnsi="Arial" w:cs="Arial"/>
      <w:b/>
      <w:bCs/>
      <w:kern w:val="32"/>
      <w:sz w:val="32"/>
      <w:szCs w:val="32"/>
      <w:lang w:eastAsia="ru-RU"/>
    </w:rPr>
  </w:style>
  <w:style w:type="character" w:styleId="Hyperlink">
    <w:name w:val="Hyperlink"/>
    <w:basedOn w:val="DefaultParagraphFont"/>
    <w:uiPriority w:val="99"/>
    <w:semiHidden/>
    <w:rsid w:val="005F58D0"/>
    <w:rPr>
      <w:rFonts w:cs="Times New Roman"/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rsid w:val="005F58D0"/>
    <w:rPr>
      <w:rFonts w:cs="Times New Roman"/>
      <w:color w:val="954F72"/>
      <w:u w:val="single"/>
    </w:rPr>
  </w:style>
  <w:style w:type="paragraph" w:styleId="NormalWeb">
    <w:name w:val="Normal (Web)"/>
    <w:basedOn w:val="Normal"/>
    <w:uiPriority w:val="99"/>
    <w:semiHidden/>
    <w:rsid w:val="005F58D0"/>
    <w:pPr>
      <w:spacing w:before="100" w:beforeAutospacing="1" w:after="100" w:afterAutospacing="1"/>
    </w:pPr>
    <w:rPr>
      <w:color w:val="000000"/>
    </w:rPr>
  </w:style>
  <w:style w:type="paragraph" w:styleId="Header">
    <w:name w:val="header"/>
    <w:basedOn w:val="Normal"/>
    <w:link w:val="HeaderChar"/>
    <w:uiPriority w:val="99"/>
    <w:semiHidden/>
    <w:rsid w:val="005F58D0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5F58D0"/>
    <w:rPr>
      <w:rFonts w:ascii="Times New Roman" w:hAnsi="Times New Roman" w:cs="Times New Roman"/>
      <w:sz w:val="24"/>
      <w:szCs w:val="24"/>
      <w:lang w:eastAsia="ru-RU"/>
    </w:rPr>
  </w:style>
  <w:style w:type="paragraph" w:styleId="Footer">
    <w:name w:val="footer"/>
    <w:basedOn w:val="Normal"/>
    <w:link w:val="FooterChar"/>
    <w:uiPriority w:val="99"/>
    <w:semiHidden/>
    <w:rsid w:val="005F58D0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5F58D0"/>
    <w:rPr>
      <w:rFonts w:ascii="Times New Roman" w:hAnsi="Times New Roman" w:cs="Times New Roman"/>
      <w:sz w:val="24"/>
      <w:szCs w:val="24"/>
      <w:lang w:eastAsia="ru-RU"/>
    </w:rPr>
  </w:style>
  <w:style w:type="paragraph" w:styleId="PlainText">
    <w:name w:val="Plain Text"/>
    <w:basedOn w:val="Normal"/>
    <w:link w:val="PlainTextChar"/>
    <w:uiPriority w:val="99"/>
    <w:semiHidden/>
    <w:rsid w:val="005F58D0"/>
    <w:rPr>
      <w:rFonts w:ascii="Courier New" w:hAnsi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uiPriority w:val="99"/>
    <w:semiHidden/>
    <w:locked/>
    <w:rsid w:val="005F58D0"/>
    <w:rPr>
      <w:rFonts w:ascii="Courier New" w:hAnsi="Courier New" w:cs="Times New Roman"/>
      <w:sz w:val="20"/>
      <w:szCs w:val="20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5F58D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F58D0"/>
    <w:rPr>
      <w:rFonts w:ascii="Tahoma" w:hAnsi="Tahoma" w:cs="Tahoma"/>
      <w:sz w:val="16"/>
      <w:szCs w:val="16"/>
      <w:lang w:eastAsia="ru-RU"/>
    </w:rPr>
  </w:style>
  <w:style w:type="paragraph" w:styleId="ListParagraph">
    <w:name w:val="List Paragraph"/>
    <w:basedOn w:val="Normal"/>
    <w:uiPriority w:val="99"/>
    <w:qFormat/>
    <w:rsid w:val="005F58D0"/>
    <w:pPr>
      <w:ind w:left="720"/>
      <w:contextualSpacing/>
    </w:pPr>
  </w:style>
  <w:style w:type="paragraph" w:customStyle="1" w:styleId="a">
    <w:name w:val="Подзаголовок для информации об изменениях"/>
    <w:basedOn w:val="Normal"/>
    <w:next w:val="Normal"/>
    <w:uiPriority w:val="99"/>
    <w:rsid w:val="005F58D0"/>
    <w:pPr>
      <w:autoSpaceDE w:val="0"/>
      <w:autoSpaceDN w:val="0"/>
      <w:adjustRightInd w:val="0"/>
      <w:ind w:firstLine="720"/>
      <w:jc w:val="both"/>
    </w:pPr>
    <w:rPr>
      <w:rFonts w:ascii="Arial" w:hAnsi="Arial"/>
      <w:b/>
      <w:bCs/>
      <w:color w:val="353842"/>
      <w:sz w:val="18"/>
      <w:szCs w:val="18"/>
    </w:rPr>
  </w:style>
  <w:style w:type="paragraph" w:customStyle="1" w:styleId="a0">
    <w:name w:val="Знак"/>
    <w:basedOn w:val="Normal"/>
    <w:uiPriority w:val="99"/>
    <w:rsid w:val="005F58D0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onsPlusTitle">
    <w:name w:val="ConsPlusTitle"/>
    <w:uiPriority w:val="99"/>
    <w:rsid w:val="005F58D0"/>
    <w:pPr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a1">
    <w:name w:val="Нормальный (таблица)"/>
    <w:basedOn w:val="Normal"/>
    <w:next w:val="Normal"/>
    <w:uiPriority w:val="99"/>
    <w:rsid w:val="005F58D0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a2">
    <w:name w:val="Прижатый влево"/>
    <w:basedOn w:val="Normal"/>
    <w:next w:val="Normal"/>
    <w:uiPriority w:val="99"/>
    <w:rsid w:val="005F58D0"/>
    <w:pPr>
      <w:widowControl w:val="0"/>
      <w:autoSpaceDE w:val="0"/>
      <w:autoSpaceDN w:val="0"/>
      <w:adjustRightInd w:val="0"/>
    </w:pPr>
    <w:rPr>
      <w:rFonts w:ascii="Arial" w:hAnsi="Arial"/>
    </w:rPr>
  </w:style>
  <w:style w:type="paragraph" w:customStyle="1" w:styleId="ConsPlusNonformat">
    <w:name w:val="ConsPlusNonformat"/>
    <w:uiPriority w:val="99"/>
    <w:rsid w:val="005F58D0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Normal">
    <w:name w:val="ConsPlusNormal"/>
    <w:uiPriority w:val="99"/>
    <w:rsid w:val="005F58D0"/>
    <w:pPr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a3">
    <w:name w:val="Таблицы (моноширинный)"/>
    <w:basedOn w:val="Normal"/>
    <w:next w:val="Normal"/>
    <w:uiPriority w:val="99"/>
    <w:rsid w:val="005F58D0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character" w:customStyle="1" w:styleId="a4">
    <w:name w:val="Гипертекстовая ссылка"/>
    <w:uiPriority w:val="99"/>
    <w:rsid w:val="005F58D0"/>
    <w:rPr>
      <w:color w:val="008000"/>
    </w:rPr>
  </w:style>
  <w:style w:type="character" w:customStyle="1" w:styleId="a5">
    <w:name w:val="Цветовое выделение"/>
    <w:uiPriority w:val="99"/>
    <w:rsid w:val="005F58D0"/>
    <w:rPr>
      <w:b/>
      <w:color w:val="000080"/>
    </w:rPr>
  </w:style>
  <w:style w:type="table" w:styleId="TableGrid">
    <w:name w:val="Table Grid"/>
    <w:basedOn w:val="TableNormal"/>
    <w:uiPriority w:val="99"/>
    <w:rsid w:val="005F58D0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uiPriority w:val="99"/>
    <w:rsid w:val="005F58D0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Strong">
    <w:name w:val="Strong"/>
    <w:basedOn w:val="DefaultParagraphFont"/>
    <w:uiPriority w:val="99"/>
    <w:qFormat/>
    <w:rsid w:val="00615DA6"/>
    <w:rPr>
      <w:rFonts w:cs="Times New Roman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18689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689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689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689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garantF1://12088083.0" TargetMode="External"/><Relationship Id="rId5" Type="http://schemas.openxmlformats.org/officeDocument/2006/relationships/hyperlink" Target="garantF1://70253464.15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1212</TotalTime>
  <Pages>47</Pages>
  <Words>9120</Words>
  <Characters>-32766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про</dc:creator>
  <cp:keywords/>
  <dc:description/>
  <cp:lastModifiedBy>Главбух</cp:lastModifiedBy>
  <cp:revision>146</cp:revision>
  <cp:lastPrinted>2017-03-03T08:44:00Z</cp:lastPrinted>
  <dcterms:created xsi:type="dcterms:W3CDTF">2017-02-28T11:37:00Z</dcterms:created>
  <dcterms:modified xsi:type="dcterms:W3CDTF">2017-03-16T03:55:00Z</dcterms:modified>
</cp:coreProperties>
</file>